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FD09D" w14:textId="2FA62565" w:rsidR="002F5226" w:rsidRPr="009171A4" w:rsidRDefault="00025973" w:rsidP="2B0136EA">
      <w:pPr>
        <w:jc w:val="center"/>
        <w:rPr>
          <w:rFonts w:asciiTheme="minorHAnsi" w:eastAsiaTheme="minorEastAsia" w:hAnsiTheme="minorHAnsi" w:cstheme="minorHAnsi"/>
          <w:b/>
          <w:bCs/>
          <w:sz w:val="22"/>
          <w:szCs w:val="22"/>
          <w:lang w:val="en-US"/>
        </w:rPr>
      </w:pPr>
      <w:r w:rsidRPr="009171A4">
        <w:rPr>
          <w:rFonts w:asciiTheme="minorHAnsi" w:eastAsiaTheme="minorEastAsia" w:hAnsiTheme="minorHAnsi" w:cstheme="minorHAnsi"/>
          <w:b/>
          <w:bCs/>
          <w:sz w:val="22"/>
          <w:szCs w:val="22"/>
          <w:lang w:val="en-US"/>
        </w:rPr>
        <w:t>CercleS Executive Committee</w:t>
      </w:r>
      <w:r w:rsidR="00D838D6" w:rsidRPr="009171A4">
        <w:rPr>
          <w:rFonts w:asciiTheme="minorHAnsi" w:eastAsiaTheme="minorEastAsia" w:hAnsiTheme="minorHAnsi" w:cstheme="minorHAnsi"/>
          <w:b/>
          <w:bCs/>
          <w:sz w:val="22"/>
          <w:szCs w:val="22"/>
          <w:lang w:val="en-US"/>
        </w:rPr>
        <w:t xml:space="preserve"> Meeting No </w:t>
      </w:r>
      <w:r w:rsidR="00687AF9">
        <w:rPr>
          <w:rFonts w:asciiTheme="minorHAnsi" w:eastAsiaTheme="minorEastAsia" w:hAnsiTheme="minorHAnsi" w:cstheme="minorHAnsi"/>
          <w:b/>
          <w:bCs/>
          <w:sz w:val="22"/>
          <w:szCs w:val="22"/>
          <w:lang w:val="en-US"/>
        </w:rPr>
        <w:t>5</w:t>
      </w:r>
      <w:r w:rsidR="00137587">
        <w:rPr>
          <w:rFonts w:asciiTheme="minorHAnsi" w:eastAsiaTheme="minorEastAsia" w:hAnsiTheme="minorHAnsi" w:cstheme="minorHAnsi"/>
          <w:b/>
          <w:bCs/>
          <w:sz w:val="22"/>
          <w:szCs w:val="22"/>
          <w:lang w:val="en-US"/>
        </w:rPr>
        <w:t>5</w:t>
      </w:r>
    </w:p>
    <w:p w14:paraId="7D651116" w14:textId="48157995" w:rsidR="00981436" w:rsidRPr="00227A1B" w:rsidRDefault="00C9201B" w:rsidP="7C0B2C24">
      <w:pPr>
        <w:jc w:val="center"/>
        <w:rPr>
          <w:rFonts w:asciiTheme="minorHAnsi" w:eastAsiaTheme="minorEastAsia" w:hAnsiTheme="minorHAnsi" w:cstheme="minorHAnsi"/>
          <w:b/>
          <w:bCs/>
          <w:sz w:val="22"/>
          <w:szCs w:val="22"/>
          <w:lang w:val="en-US"/>
        </w:rPr>
      </w:pPr>
      <w:r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10</w:t>
      </w:r>
      <w:r w:rsidR="00D21B4B"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 xml:space="preserve"> </w:t>
      </w:r>
      <w:r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June</w:t>
      </w:r>
      <w:r w:rsidR="00687AF9"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 xml:space="preserve"> </w:t>
      </w:r>
      <w:r w:rsidR="00891110"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202</w:t>
      </w:r>
      <w:r w:rsidR="00D27493"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4</w:t>
      </w:r>
      <w:r w:rsidR="007103DC"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 xml:space="preserve">: </w:t>
      </w:r>
      <w:r w:rsidR="00B254B8"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1</w:t>
      </w:r>
      <w:r w:rsidR="00D21B4B"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6</w:t>
      </w:r>
      <w:r w:rsidR="007103DC"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:</w:t>
      </w:r>
      <w:r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0</w:t>
      </w:r>
      <w:r w:rsidR="00DC6DC6"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0</w:t>
      </w:r>
      <w:r w:rsidR="00981436"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-</w:t>
      </w:r>
      <w:r w:rsidR="00FA2098"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1</w:t>
      </w:r>
      <w:r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7</w:t>
      </w:r>
      <w:r w:rsidR="00FA2098"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:</w:t>
      </w:r>
      <w:r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3</w:t>
      </w:r>
      <w:r w:rsidR="00DC6DC6"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0</w:t>
      </w:r>
      <w:r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 xml:space="preserve">, </w:t>
      </w:r>
      <w:r w:rsidR="00227A1B"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 xml:space="preserve">CLYC, </w:t>
      </w:r>
      <w:r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Room J 110</w:t>
      </w:r>
      <w:r w:rsidR="00227A1B"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 xml:space="preserve"> (see map</w:t>
      </w:r>
      <w:r w:rsidR="002B0FF1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)</w:t>
      </w:r>
      <w:r w:rsidR="00227A1B" w:rsidRPr="00227A1B"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 xml:space="preserve"> </w:t>
      </w:r>
    </w:p>
    <w:p w14:paraId="14CFF6AA" w14:textId="77777777" w:rsidR="00C9201B" w:rsidRPr="006D3574" w:rsidRDefault="00C9201B" w:rsidP="002B0FF1">
      <w:pPr>
        <w:rPr>
          <w:rFonts w:asciiTheme="minorHAnsi" w:eastAsiaTheme="minorEastAsia" w:hAnsiTheme="minorHAnsi" w:cstheme="minorHAnsi"/>
          <w:sz w:val="22"/>
          <w:szCs w:val="22"/>
          <w:lang w:val="en-US"/>
        </w:rPr>
      </w:pPr>
    </w:p>
    <w:p w14:paraId="672A6659" w14:textId="77777777" w:rsidR="00D838D6" w:rsidRPr="006D3574" w:rsidRDefault="00D838D6" w:rsidP="7C0B2C24">
      <w:pPr>
        <w:jc w:val="center"/>
        <w:rPr>
          <w:rFonts w:asciiTheme="minorHAnsi" w:eastAsiaTheme="minorEastAsia" w:hAnsiTheme="minorHAnsi" w:cstheme="minorHAnsi"/>
          <w:b/>
          <w:bCs/>
          <w:sz w:val="22"/>
          <w:szCs w:val="22"/>
          <w:lang w:val="en-US"/>
        </w:rPr>
      </w:pPr>
    </w:p>
    <w:p w14:paraId="22BCC025" w14:textId="4C569C80" w:rsidR="00981436" w:rsidRPr="006D3574" w:rsidRDefault="00137587" w:rsidP="78D7EB8A">
      <w:pPr>
        <w:jc w:val="center"/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  <w:lang w:val="en-US"/>
        </w:rPr>
        <w:t>Agenda</w:t>
      </w:r>
    </w:p>
    <w:p w14:paraId="0A37501D" w14:textId="77777777" w:rsidR="00981436" w:rsidRPr="006D3574" w:rsidRDefault="00981436" w:rsidP="7C0B2C24">
      <w:pPr>
        <w:ind w:left="567" w:hanging="567"/>
        <w:rPr>
          <w:rFonts w:asciiTheme="minorHAnsi" w:eastAsiaTheme="minorEastAsia" w:hAnsiTheme="minorHAnsi" w:cstheme="minorHAnsi"/>
          <w:sz w:val="22"/>
          <w:szCs w:val="22"/>
          <w:lang w:val="en-US"/>
        </w:rPr>
      </w:pPr>
    </w:p>
    <w:p w14:paraId="3BA7E6EA" w14:textId="710FDF11" w:rsidR="00EC070F" w:rsidRPr="00B3429D" w:rsidRDefault="00B55245" w:rsidP="0092195A">
      <w:pPr>
        <w:numPr>
          <w:ilvl w:val="0"/>
          <w:numId w:val="10"/>
        </w:numPr>
        <w:ind w:left="567" w:hanging="567"/>
        <w:rPr>
          <w:rFonts w:asciiTheme="minorHAnsi" w:eastAsiaTheme="minorEastAsia" w:hAnsiTheme="minorHAnsi" w:cstheme="minorHAnsi"/>
          <w:sz w:val="20"/>
          <w:szCs w:val="20"/>
          <w:lang w:val="en-US"/>
        </w:rPr>
      </w:pPr>
      <w:r w:rsidRPr="00316F00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>Approval of EC minutes No</w:t>
      </w:r>
      <w:r w:rsidR="002F69E4" w:rsidRPr="00316F00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 xml:space="preserve"> </w:t>
      </w:r>
      <w:r w:rsidR="00D27493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>5</w:t>
      </w:r>
      <w:r w:rsidR="002B0FF1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>5</w:t>
      </w:r>
      <w:r w:rsidR="002F69E4" w:rsidRPr="00316F00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 xml:space="preserve"> / </w:t>
      </w:r>
      <w:r w:rsidRPr="00316F00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>Update on action points</w:t>
      </w:r>
      <w:r w:rsidR="00514919" w:rsidRPr="00316F00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 xml:space="preserve"> (</w:t>
      </w:r>
      <w:r w:rsidR="00BA35C9" w:rsidRPr="00316F00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>S</w:t>
      </w:r>
      <w:r w:rsidR="00514919" w:rsidRPr="00316F00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 xml:space="preserve">ee </w:t>
      </w:r>
      <w:r w:rsidR="00C86914" w:rsidRPr="00316F00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 xml:space="preserve">minutes no </w:t>
      </w:r>
      <w:r w:rsidR="00D27493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>5</w:t>
      </w:r>
      <w:r w:rsidR="002B0FF1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>5</w:t>
      </w:r>
      <w:r w:rsidR="00891110" w:rsidRPr="00316F00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>)</w:t>
      </w:r>
      <w:r w:rsidR="00955D8D" w:rsidRPr="00316F00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 xml:space="preserve"> </w:t>
      </w:r>
    </w:p>
    <w:p w14:paraId="5DAB6C7B" w14:textId="77777777" w:rsidR="00EB3D1C" w:rsidRPr="009171A4" w:rsidRDefault="00EB3D1C" w:rsidP="4D423A21">
      <w:pPr>
        <w:rPr>
          <w:rFonts w:asciiTheme="minorHAnsi" w:eastAsiaTheme="minorEastAsia" w:hAnsiTheme="minorHAnsi" w:cstheme="minorHAnsi"/>
          <w:b/>
          <w:bCs/>
          <w:sz w:val="22"/>
          <w:szCs w:val="22"/>
          <w:highlight w:val="cyan"/>
          <w:lang w:val="en-GB"/>
        </w:rPr>
      </w:pPr>
    </w:p>
    <w:p w14:paraId="7FF06F62" w14:textId="77777777" w:rsidR="00182DBF" w:rsidRDefault="007F4BC1" w:rsidP="00182DBF">
      <w:pPr>
        <w:rPr>
          <w:rStyle w:val="Policepardfaut2"/>
          <w:rFonts w:asciiTheme="minorHAnsi" w:eastAsia="Yu Mincho" w:hAnsiTheme="minorHAnsi" w:cstheme="minorHAnsi"/>
          <w:b/>
          <w:bCs/>
          <w:sz w:val="22"/>
          <w:szCs w:val="22"/>
          <w:lang w:val="en-US"/>
        </w:rPr>
      </w:pPr>
      <w:r w:rsidRPr="009171A4">
        <w:rPr>
          <w:rStyle w:val="Policepardfaut2"/>
          <w:rFonts w:asciiTheme="minorHAnsi" w:eastAsia="Yu Mincho" w:hAnsiTheme="minorHAnsi" w:cstheme="minorHAnsi"/>
          <w:b/>
          <w:bCs/>
          <w:sz w:val="22"/>
          <w:szCs w:val="22"/>
          <w:lang w:val="en-US"/>
        </w:rPr>
        <w:t xml:space="preserve">Update from President </w:t>
      </w:r>
    </w:p>
    <w:p w14:paraId="27286DA9" w14:textId="77777777" w:rsidR="00903A0D" w:rsidRDefault="00903A0D" w:rsidP="00182DBF">
      <w:pPr>
        <w:rPr>
          <w:rStyle w:val="Policepardfaut2"/>
          <w:rFonts w:asciiTheme="minorHAnsi" w:eastAsia="Yu Mincho" w:hAnsiTheme="minorHAnsi" w:cstheme="minorHAnsi"/>
          <w:b/>
          <w:bCs/>
          <w:sz w:val="22"/>
          <w:szCs w:val="22"/>
          <w:lang w:val="en-US"/>
        </w:rPr>
      </w:pPr>
    </w:p>
    <w:p w14:paraId="78FA7BB4" w14:textId="77777777" w:rsidR="00903A0D" w:rsidRPr="007433F4" w:rsidRDefault="00903A0D" w:rsidP="00903A0D">
      <w:pPr>
        <w:pStyle w:val="ListParagraph"/>
        <w:numPr>
          <w:ilvl w:val="0"/>
          <w:numId w:val="27"/>
        </w:numPr>
        <w:rPr>
          <w:rFonts w:asciiTheme="minorHAnsi" w:eastAsia="Yu Mincho" w:hAnsiTheme="minorHAnsi" w:cstheme="minorHAnsi"/>
          <w:b/>
          <w:bCs/>
          <w:sz w:val="22"/>
          <w:szCs w:val="22"/>
          <w:lang w:val="en-US"/>
        </w:rPr>
      </w:pPr>
      <w:r w:rsidRPr="00182DBF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 xml:space="preserve">CercleS Teacher Training Project “Boost your language teachings </w:t>
      </w:r>
      <w:proofErr w:type="gramStart"/>
      <w:r w:rsidRPr="00182DBF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>skills</w:t>
      </w:r>
      <w:proofErr w:type="gramEnd"/>
      <w:r w:rsidRPr="00182DBF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>”</w:t>
      </w:r>
    </w:p>
    <w:p w14:paraId="3C68AAD7" w14:textId="4F62EB18" w:rsidR="00903A0D" w:rsidRDefault="00903A0D" w:rsidP="00903A0D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360"/>
        <w:rPr>
          <w:rFonts w:asciiTheme="minorHAnsi" w:hAnsiTheme="minorHAnsi" w:cstheme="minorBidi"/>
          <w:sz w:val="20"/>
          <w:szCs w:val="20"/>
          <w:lang w:val="en-US"/>
        </w:rPr>
      </w:pPr>
      <w:r>
        <w:rPr>
          <w:rFonts w:asciiTheme="minorHAnsi" w:hAnsiTheme="minorHAnsi" w:cstheme="minorBidi"/>
          <w:sz w:val="20"/>
          <w:szCs w:val="20"/>
          <w:lang w:val="en-US"/>
        </w:rPr>
        <w:t xml:space="preserve">The preparation meeting for the workshop in Valencia on 30 and 31 May 2024 was very successful. </w:t>
      </w:r>
    </w:p>
    <w:p w14:paraId="166EDD17" w14:textId="600E3B75" w:rsidR="00903A0D" w:rsidRDefault="00903A0D" w:rsidP="4AF373F4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360"/>
        <w:rPr>
          <w:rFonts w:asciiTheme="minorHAnsi" w:hAnsiTheme="minorHAnsi" w:cstheme="minorBidi"/>
          <w:sz w:val="20"/>
          <w:szCs w:val="20"/>
          <w:lang w:val="en-US"/>
        </w:rPr>
      </w:pPr>
      <w:r w:rsidRPr="4AF373F4">
        <w:rPr>
          <w:rFonts w:asciiTheme="minorHAnsi" w:hAnsiTheme="minorHAnsi" w:cstheme="minorBidi"/>
          <w:sz w:val="20"/>
          <w:szCs w:val="20"/>
          <w:lang w:val="en-US"/>
        </w:rPr>
        <w:t>The ped</w:t>
      </w:r>
      <w:r w:rsidR="075694F0" w:rsidRPr="4AF373F4">
        <w:rPr>
          <w:rFonts w:asciiTheme="minorHAnsi" w:hAnsiTheme="minorHAnsi" w:cstheme="minorBidi"/>
          <w:sz w:val="20"/>
          <w:szCs w:val="20"/>
          <w:lang w:val="en-US"/>
        </w:rPr>
        <w:t>a</w:t>
      </w:r>
      <w:r w:rsidRPr="4AF373F4">
        <w:rPr>
          <w:rFonts w:asciiTheme="minorHAnsi" w:hAnsiTheme="minorHAnsi" w:cstheme="minorBidi"/>
          <w:sz w:val="20"/>
          <w:szCs w:val="20"/>
          <w:lang w:val="en-US"/>
        </w:rPr>
        <w:t>gogic approach, the target group</w:t>
      </w:r>
      <w:r w:rsidR="526F1710" w:rsidRPr="4AF373F4">
        <w:rPr>
          <w:rFonts w:asciiTheme="minorHAnsi" w:hAnsiTheme="minorHAnsi" w:cstheme="minorBidi"/>
          <w:sz w:val="20"/>
          <w:szCs w:val="20"/>
          <w:lang w:val="en-US"/>
        </w:rPr>
        <w:t xml:space="preserve">, </w:t>
      </w:r>
      <w:r w:rsidRPr="4AF373F4">
        <w:rPr>
          <w:rFonts w:asciiTheme="minorHAnsi" w:hAnsiTheme="minorHAnsi" w:cstheme="minorBidi"/>
          <w:sz w:val="20"/>
          <w:szCs w:val="20"/>
          <w:lang w:val="en-US"/>
        </w:rPr>
        <w:t xml:space="preserve">the project outcomes, the content, the training </w:t>
      </w:r>
      <w:proofErr w:type="gramStart"/>
      <w:r w:rsidRPr="4AF373F4">
        <w:rPr>
          <w:rFonts w:asciiTheme="minorHAnsi" w:hAnsiTheme="minorHAnsi" w:cstheme="minorBidi"/>
          <w:sz w:val="20"/>
          <w:szCs w:val="20"/>
          <w:lang w:val="en-US"/>
        </w:rPr>
        <w:t>structure</w:t>
      </w:r>
      <w:proofErr w:type="gramEnd"/>
      <w:r w:rsidRPr="4AF373F4">
        <w:rPr>
          <w:rFonts w:asciiTheme="minorHAnsi" w:hAnsiTheme="minorHAnsi" w:cstheme="minorBidi"/>
          <w:sz w:val="20"/>
          <w:szCs w:val="20"/>
          <w:lang w:val="en-US"/>
        </w:rPr>
        <w:t xml:space="preserve"> and </w:t>
      </w:r>
      <w:r w:rsidR="3085D6A0" w:rsidRPr="4AF373F4">
        <w:rPr>
          <w:rFonts w:asciiTheme="minorHAnsi" w:hAnsiTheme="minorHAnsi" w:cstheme="minorBidi"/>
          <w:sz w:val="20"/>
          <w:szCs w:val="20"/>
          <w:lang w:val="en-US"/>
        </w:rPr>
        <w:t>the</w:t>
      </w:r>
      <w:r w:rsidRPr="4AF373F4">
        <w:rPr>
          <w:rFonts w:asciiTheme="minorHAnsi" w:hAnsiTheme="minorHAnsi" w:cstheme="minorBidi"/>
          <w:sz w:val="20"/>
          <w:szCs w:val="20"/>
          <w:lang w:val="en-US"/>
        </w:rPr>
        <w:t xml:space="preserve"> financial planning were designed. </w:t>
      </w:r>
    </w:p>
    <w:p w14:paraId="5F0C6138" w14:textId="3DD24555" w:rsidR="00903A0D" w:rsidRDefault="00903A0D" w:rsidP="6AFEAA69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360"/>
        <w:rPr>
          <w:rFonts w:asciiTheme="minorHAnsi" w:hAnsiTheme="minorHAnsi" w:cstheme="minorBidi"/>
          <w:sz w:val="20"/>
          <w:szCs w:val="20"/>
          <w:lang w:val="en-US"/>
        </w:rPr>
      </w:pPr>
      <w:r w:rsidRPr="6AFEAA69">
        <w:rPr>
          <w:rFonts w:ascii="Calibri" w:eastAsia="Calibri" w:hAnsi="Calibri" w:cs="Calibri"/>
          <w:color w:val="000000" w:themeColor="text1"/>
          <w:sz w:val="20"/>
          <w:szCs w:val="20"/>
          <w:lang w:val="en-US"/>
        </w:rPr>
        <w:t xml:space="preserve">→ </w:t>
      </w:r>
      <w:r w:rsidRPr="6AFEAA69">
        <w:rPr>
          <w:rFonts w:asciiTheme="minorHAnsi" w:hAnsiTheme="minorHAnsi" w:cstheme="minorBidi"/>
          <w:sz w:val="20"/>
          <w:szCs w:val="20"/>
          <w:lang w:val="en-US"/>
        </w:rPr>
        <w:t>Sabina to inform about the project application to be discussed at</w:t>
      </w:r>
      <w:r w:rsidR="51FBDC24" w:rsidRPr="6AFEAA69">
        <w:rPr>
          <w:rFonts w:asciiTheme="minorHAnsi" w:hAnsiTheme="minorHAnsi" w:cstheme="minorBidi"/>
          <w:sz w:val="20"/>
          <w:szCs w:val="20"/>
          <w:lang w:val="en-US"/>
        </w:rPr>
        <w:t xml:space="preserve"> the EC meeting in August and at </w:t>
      </w:r>
      <w:r w:rsidRPr="6AFEAA69">
        <w:rPr>
          <w:rFonts w:asciiTheme="minorHAnsi" w:hAnsiTheme="minorHAnsi" w:cstheme="minorBidi"/>
          <w:sz w:val="20"/>
          <w:szCs w:val="20"/>
          <w:lang w:val="en-US"/>
        </w:rPr>
        <w:t>CC meeting of 11 September and</w:t>
      </w:r>
    </w:p>
    <w:p w14:paraId="5E2B1B24" w14:textId="77777777" w:rsidR="003C78D3" w:rsidRDefault="003C78D3" w:rsidP="00BA1E45">
      <w:pPr>
        <w:rPr>
          <w:rFonts w:asciiTheme="minorHAnsi" w:hAnsiTheme="minorHAnsi" w:cstheme="minorHAnsi"/>
          <w:b/>
          <w:bCs/>
          <w:sz w:val="20"/>
          <w:szCs w:val="20"/>
          <w:lang w:val="en-US" w:eastAsia="fr-FR"/>
        </w:rPr>
      </w:pPr>
    </w:p>
    <w:p w14:paraId="6A2EB10B" w14:textId="514CF0CF" w:rsidR="007F4BC1" w:rsidRPr="009166CD" w:rsidRDefault="007F4BC1" w:rsidP="009166CD">
      <w:pPr>
        <w:pStyle w:val="ListParagraph"/>
        <w:numPr>
          <w:ilvl w:val="0"/>
          <w:numId w:val="27"/>
        </w:numPr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</w:pPr>
      <w:r w:rsidRPr="009166CD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>Meetups</w:t>
      </w:r>
      <w:r w:rsidR="00D27493" w:rsidRPr="009166CD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 xml:space="preserve"> 2024</w:t>
      </w:r>
      <w:r w:rsidRPr="009166CD">
        <w:rPr>
          <w:rFonts w:asciiTheme="minorHAnsi" w:eastAsiaTheme="minorEastAsia" w:hAnsiTheme="minorHAnsi" w:cstheme="minorHAnsi"/>
          <w:b/>
          <w:bCs/>
          <w:sz w:val="20"/>
          <w:szCs w:val="20"/>
          <w:lang w:val="en-US"/>
        </w:rPr>
        <w:t>:</w:t>
      </w:r>
    </w:p>
    <w:p w14:paraId="051B1341" w14:textId="3DABA1CA" w:rsidR="00AF341E" w:rsidRDefault="00AF341E" w:rsidP="00AF341E">
      <w:pPr>
        <w:pStyle w:val="Paragraphedeliste1"/>
        <w:ind w:left="0" w:firstLine="567"/>
        <w:jc w:val="both"/>
        <w:rPr>
          <w:rStyle w:val="Policepardfaut2"/>
          <w:rFonts w:asciiTheme="minorHAnsi" w:hAnsiTheme="minorHAnsi" w:cstheme="minorBidi"/>
          <w:sz w:val="20"/>
          <w:szCs w:val="20"/>
          <w:lang w:val="en-US" w:eastAsia="fr-FR"/>
        </w:rPr>
      </w:pPr>
      <w:r w:rsidRPr="46FC047E">
        <w:rPr>
          <w:rStyle w:val="Policepardfaut2"/>
          <w:rFonts w:asciiTheme="minorHAnsi" w:hAnsiTheme="minorHAnsi" w:cstheme="minorBidi"/>
          <w:i/>
          <w:iCs/>
          <w:sz w:val="20"/>
          <w:szCs w:val="20"/>
          <w:u w:val="single"/>
          <w:lang w:val="en-US" w:eastAsia="fr-FR"/>
        </w:rPr>
        <w:t>Leadership Meetups</w:t>
      </w:r>
      <w:r w:rsidRPr="46FC047E">
        <w:rPr>
          <w:rStyle w:val="Policepardfaut2"/>
          <w:rFonts w:asciiTheme="minorHAnsi" w:hAnsiTheme="minorHAnsi" w:cstheme="minorBidi"/>
          <w:i/>
          <w:iCs/>
          <w:sz w:val="20"/>
          <w:szCs w:val="20"/>
          <w:lang w:val="en-US" w:eastAsia="fr-FR"/>
        </w:rPr>
        <w:t xml:space="preserve"> </w:t>
      </w:r>
      <w:r w:rsidRPr="46FC047E">
        <w:rPr>
          <w:rStyle w:val="Policepardfaut2"/>
          <w:rFonts w:asciiTheme="minorHAnsi" w:hAnsiTheme="minorHAnsi" w:cstheme="minorBidi"/>
          <w:i/>
          <w:iCs/>
          <w:color w:val="000000" w:themeColor="text1"/>
          <w:sz w:val="20"/>
          <w:szCs w:val="20"/>
          <w:lang w:val="en-US"/>
        </w:rPr>
        <w:t>run by Leadership &amp; Management Focus Group</w:t>
      </w:r>
    </w:p>
    <w:p w14:paraId="531E45B4" w14:textId="7A8E732F" w:rsidR="00323DFE" w:rsidRDefault="00AF341E" w:rsidP="00910774">
      <w:pPr>
        <w:pStyle w:val="Paragraphedeliste1"/>
        <w:widowControl w:val="0"/>
        <w:tabs>
          <w:tab w:val="left" w:pos="1418"/>
        </w:tabs>
        <w:spacing w:before="1"/>
        <w:ind w:left="709" w:hanging="142"/>
        <w:rPr>
          <w:rFonts w:asciiTheme="minorHAnsi" w:hAnsiTheme="minorHAnsi" w:cstheme="minorBidi"/>
          <w:color w:val="000000" w:themeColor="text1"/>
          <w:sz w:val="20"/>
          <w:szCs w:val="20"/>
          <w:lang w:val="en-US"/>
        </w:rPr>
      </w:pPr>
      <w:r w:rsidRPr="46FC047E">
        <w:rPr>
          <w:rFonts w:asciiTheme="minorHAnsi" w:hAnsiTheme="minorHAnsi" w:cstheme="minorBidi"/>
          <w:color w:val="000000" w:themeColor="text1"/>
          <w:sz w:val="20"/>
          <w:szCs w:val="20"/>
          <w:lang w:val="en-US"/>
        </w:rPr>
        <w:t>Host: Tom, Chair: Mark Critchley</w:t>
      </w:r>
    </w:p>
    <w:p w14:paraId="3D26BD44" w14:textId="635AD02B" w:rsidR="00D27493" w:rsidRPr="00187188" w:rsidRDefault="00647C55" w:rsidP="000C2B81">
      <w:pPr>
        <w:ind w:left="567"/>
        <w:rPr>
          <w:color w:val="000000" w:themeColor="text1"/>
          <w:sz w:val="20"/>
          <w:szCs w:val="20"/>
          <w:lang w:val="en-ZA"/>
        </w:rPr>
      </w:pPr>
      <w:r w:rsidRPr="009166CD">
        <w:rPr>
          <w:rFonts w:asciiTheme="minorHAnsi" w:hAnsiTheme="minorHAnsi" w:cstheme="minorBidi"/>
          <w:color w:val="000000" w:themeColor="text1"/>
          <w:sz w:val="20"/>
          <w:szCs w:val="20"/>
          <w:lang w:val="en-ZA"/>
        </w:rPr>
        <w:t>Next meetup</w:t>
      </w:r>
      <w:r w:rsidR="00D27493" w:rsidRPr="009166CD">
        <w:rPr>
          <w:rFonts w:asciiTheme="minorHAnsi" w:hAnsiTheme="minorHAnsi" w:cstheme="minorBidi"/>
          <w:color w:val="000000" w:themeColor="text1"/>
          <w:sz w:val="20"/>
          <w:szCs w:val="20"/>
          <w:lang w:val="en-ZA"/>
        </w:rPr>
        <w:t>:</w:t>
      </w:r>
      <w:r w:rsidR="007356AE">
        <w:rPr>
          <w:rFonts w:asciiTheme="minorHAnsi" w:hAnsiTheme="minorHAnsi" w:cstheme="minorBidi"/>
          <w:color w:val="000000" w:themeColor="text1"/>
          <w:sz w:val="20"/>
          <w:szCs w:val="20"/>
          <w:lang w:val="en-ZA"/>
        </w:rPr>
        <w:t xml:space="preserve"> </w:t>
      </w:r>
      <w:r w:rsidR="00D27493" w:rsidRPr="424241BC">
        <w:rPr>
          <w:rFonts w:ascii="Calibri" w:eastAsia="Calibri" w:hAnsi="Calibri" w:cs="Calibri"/>
          <w:color w:val="000000" w:themeColor="text1"/>
          <w:sz w:val="20"/>
          <w:szCs w:val="20"/>
          <w:lang w:val="en-US"/>
        </w:rPr>
        <w:t xml:space="preserve">25 June 2024 </w:t>
      </w:r>
      <w:r w:rsidR="007356AE">
        <w:rPr>
          <w:rFonts w:ascii="Calibri" w:eastAsia="Calibri" w:hAnsi="Calibri" w:cs="Calibri"/>
          <w:color w:val="000000" w:themeColor="text1"/>
          <w:sz w:val="20"/>
          <w:szCs w:val="20"/>
          <w:lang w:val="en-US"/>
        </w:rPr>
        <w:t>(</w:t>
      </w:r>
      <w:r w:rsidR="00D27493" w:rsidRPr="424241BC">
        <w:rPr>
          <w:rFonts w:ascii="Calibri" w:eastAsia="Calibri" w:hAnsi="Calibri" w:cs="Calibri"/>
          <w:color w:val="000000" w:themeColor="text1"/>
          <w:sz w:val="20"/>
          <w:szCs w:val="20"/>
          <w:lang w:val="en-US"/>
        </w:rPr>
        <w:t>Income generation</w:t>
      </w:r>
      <w:r w:rsidR="007356AE">
        <w:rPr>
          <w:rFonts w:ascii="Calibri" w:eastAsia="Calibri" w:hAnsi="Calibri" w:cs="Calibri"/>
          <w:color w:val="000000" w:themeColor="text1"/>
          <w:sz w:val="20"/>
          <w:szCs w:val="20"/>
          <w:lang w:val="en-US"/>
        </w:rPr>
        <w:t>)</w:t>
      </w:r>
      <w:r w:rsidR="2717B3DA" w:rsidRPr="424241BC">
        <w:rPr>
          <w:rFonts w:ascii="Calibri" w:eastAsia="Calibri" w:hAnsi="Calibri" w:cs="Calibri"/>
          <w:color w:val="000000" w:themeColor="text1"/>
          <w:sz w:val="20"/>
          <w:szCs w:val="20"/>
          <w:lang w:val="en-US"/>
        </w:rPr>
        <w:t xml:space="preserve"> </w:t>
      </w:r>
      <w:r w:rsidR="000C2B81" w:rsidRPr="000C2B81">
        <w:rPr>
          <w:rFonts w:ascii="Calibri" w:eastAsia="Calibri" w:hAnsi="Calibri" w:cs="Calibri"/>
          <w:b/>
          <w:bCs/>
          <w:color w:val="FF0000"/>
          <w:sz w:val="20"/>
          <w:szCs w:val="20"/>
          <w:lang w:val="en-US"/>
        </w:rPr>
        <w:t>Tom</w:t>
      </w:r>
      <w:r w:rsidR="000C2B81">
        <w:rPr>
          <w:rFonts w:ascii="Calibri" w:eastAsia="Calibri" w:hAnsi="Calibri" w:cs="Calibri"/>
          <w:color w:val="000000" w:themeColor="text1"/>
          <w:sz w:val="20"/>
          <w:szCs w:val="20"/>
          <w:lang w:val="en-US"/>
        </w:rPr>
        <w:t xml:space="preserve"> will start the meeting. If there are any issues, he will let Sabina know.</w:t>
      </w:r>
    </w:p>
    <w:p w14:paraId="267B7106" w14:textId="77777777" w:rsidR="00090ACD" w:rsidRPr="009048E8" w:rsidRDefault="00090ACD" w:rsidP="009048E8">
      <w:pPr>
        <w:rPr>
          <w:rFonts w:asciiTheme="minorHAnsi" w:hAnsiTheme="minorHAnsi" w:cstheme="minorBidi"/>
          <w:sz w:val="20"/>
          <w:szCs w:val="20"/>
          <w:lang w:val="en-ZA"/>
        </w:rPr>
      </w:pPr>
    </w:p>
    <w:p w14:paraId="5AB2D207" w14:textId="2D572CEA" w:rsidR="00AF341E" w:rsidRPr="009171A4" w:rsidRDefault="00AF341E" w:rsidP="00AF341E">
      <w:pPr>
        <w:pStyle w:val="Paragraphedeliste1"/>
        <w:widowControl w:val="0"/>
        <w:tabs>
          <w:tab w:val="left" w:pos="1418"/>
        </w:tabs>
        <w:spacing w:before="1"/>
        <w:ind w:left="567"/>
        <w:rPr>
          <w:rFonts w:asciiTheme="minorHAnsi" w:hAnsiTheme="minorHAnsi" w:cstheme="minorBidi"/>
        </w:rPr>
      </w:pPr>
      <w:r w:rsidRPr="46FC047E">
        <w:rPr>
          <w:rStyle w:val="Policepardfaut2"/>
          <w:rFonts w:asciiTheme="minorHAnsi" w:hAnsiTheme="minorHAnsi" w:cstheme="minorBidi"/>
          <w:i/>
          <w:iCs/>
          <w:color w:val="000000" w:themeColor="text1"/>
          <w:sz w:val="20"/>
          <w:szCs w:val="20"/>
          <w:u w:val="single"/>
          <w:lang w:val="en-US"/>
        </w:rPr>
        <w:t>Teachers’ meetups</w:t>
      </w:r>
      <w:r w:rsidR="00D27493">
        <w:rPr>
          <w:rStyle w:val="Policepardfaut2"/>
          <w:rFonts w:asciiTheme="minorHAnsi" w:hAnsiTheme="minorHAnsi" w:cstheme="minorBidi"/>
          <w:i/>
          <w:iCs/>
          <w:color w:val="000000" w:themeColor="text1"/>
          <w:sz w:val="20"/>
          <w:szCs w:val="20"/>
          <w:lang w:val="en-US"/>
        </w:rPr>
        <w:t>, 17:00-18:00 CET</w:t>
      </w:r>
    </w:p>
    <w:p w14:paraId="19303B2D" w14:textId="77777777" w:rsidR="00AF341E" w:rsidRDefault="00AF341E" w:rsidP="00AF341E">
      <w:pPr>
        <w:pStyle w:val="Paragraphedeliste1"/>
        <w:widowControl w:val="0"/>
        <w:tabs>
          <w:tab w:val="left" w:pos="1418"/>
        </w:tabs>
        <w:spacing w:before="1"/>
        <w:ind w:left="567"/>
        <w:rPr>
          <w:rFonts w:ascii="Calibri" w:eastAsia="Calibri" w:hAnsi="Calibri" w:cs="Calibri"/>
          <w:color w:val="000000" w:themeColor="text1"/>
          <w:sz w:val="20"/>
          <w:szCs w:val="20"/>
          <w:lang w:val="en-US"/>
        </w:rPr>
      </w:pPr>
      <w:r w:rsidRPr="46FC047E">
        <w:rPr>
          <w:rFonts w:ascii="Calibri" w:eastAsia="Calibri" w:hAnsi="Calibri" w:cs="Calibri"/>
          <w:color w:val="000000" w:themeColor="text1"/>
          <w:sz w:val="20"/>
          <w:szCs w:val="20"/>
          <w:lang w:val="en-US"/>
        </w:rPr>
        <w:t xml:space="preserve">Host: Tom, Chair: </w:t>
      </w:r>
      <w:r>
        <w:rPr>
          <w:rFonts w:ascii="Calibri" w:eastAsia="Calibri" w:hAnsi="Calibri" w:cs="Calibri"/>
          <w:color w:val="000000" w:themeColor="text1"/>
          <w:sz w:val="20"/>
          <w:szCs w:val="20"/>
          <w:lang w:val="en-US"/>
        </w:rPr>
        <w:t>Tom</w:t>
      </w:r>
    </w:p>
    <w:p w14:paraId="6D06A60B" w14:textId="2FFF99A9" w:rsidR="00373A16" w:rsidRPr="00187188" w:rsidRDefault="00AF341E" w:rsidP="00187188">
      <w:pPr>
        <w:ind w:left="567"/>
        <w:rPr>
          <w:rFonts w:asciiTheme="minorHAnsi" w:hAnsiTheme="minorHAnsi" w:cstheme="minorHAnsi"/>
          <w:color w:val="000000"/>
          <w:sz w:val="20"/>
          <w:szCs w:val="20"/>
          <w:lang w:val="en-US" w:eastAsia="en-ZA"/>
        </w:rPr>
      </w:pPr>
      <w:r w:rsidRPr="007810AA">
        <w:rPr>
          <w:rFonts w:asciiTheme="minorHAnsi" w:hAnsiTheme="minorHAnsi" w:cstheme="minorHAnsi"/>
          <w:b/>
          <w:bCs/>
          <w:color w:val="FF0000"/>
          <w:sz w:val="20"/>
          <w:szCs w:val="20"/>
          <w:lang w:val="en-US" w:eastAsia="en-ZA"/>
        </w:rPr>
        <w:t>Tom</w:t>
      </w:r>
      <w:r>
        <w:rPr>
          <w:rFonts w:asciiTheme="minorHAnsi" w:hAnsiTheme="minorHAnsi" w:cstheme="minorHAnsi"/>
          <w:color w:val="000000"/>
          <w:sz w:val="20"/>
          <w:szCs w:val="20"/>
          <w:lang w:val="en-US" w:eastAsia="en-ZA"/>
        </w:rPr>
        <w:t xml:space="preserve"> to promote it </w:t>
      </w:r>
      <w:r w:rsidR="00305286">
        <w:rPr>
          <w:rFonts w:asciiTheme="minorHAnsi" w:hAnsiTheme="minorHAnsi" w:cstheme="minorHAnsi"/>
          <w:color w:val="000000"/>
          <w:sz w:val="20"/>
          <w:szCs w:val="20"/>
          <w:lang w:val="en-US" w:eastAsia="en-ZA"/>
        </w:rPr>
        <w:t>through the</w:t>
      </w:r>
      <w:r>
        <w:rPr>
          <w:rFonts w:asciiTheme="minorHAnsi" w:hAnsiTheme="minorHAnsi" w:cstheme="minorHAnsi"/>
          <w:color w:val="000000"/>
          <w:sz w:val="20"/>
          <w:szCs w:val="20"/>
          <w:lang w:val="en-US" w:eastAsia="en-ZA"/>
        </w:rPr>
        <w:t xml:space="preserve"> contact list of those who have previously attended.</w:t>
      </w:r>
    </w:p>
    <w:p w14:paraId="19963C16" w14:textId="341FFF18" w:rsidR="001119DD" w:rsidRDefault="002B0FF1" w:rsidP="007356AE">
      <w:pPr>
        <w:ind w:firstLine="567"/>
        <w:rPr>
          <w:rFonts w:ascii="Calibri" w:eastAsia="Calibri" w:hAnsi="Calibri" w:cs="Calibri"/>
          <w:color w:val="000000" w:themeColor="text1"/>
          <w:sz w:val="20"/>
          <w:szCs w:val="20"/>
          <w:lang w:val="en-US"/>
        </w:rPr>
      </w:pPr>
      <w:r w:rsidRPr="2122FCC4">
        <w:rPr>
          <w:rFonts w:asciiTheme="minorHAnsi" w:hAnsiTheme="minorHAnsi" w:cstheme="minorBidi"/>
          <w:color w:val="000000" w:themeColor="text1"/>
          <w:sz w:val="20"/>
          <w:szCs w:val="20"/>
          <w:lang w:val="en-ZA"/>
        </w:rPr>
        <w:t>Feedbac</w:t>
      </w:r>
      <w:r w:rsidR="270E7730" w:rsidRPr="2122FCC4">
        <w:rPr>
          <w:rFonts w:asciiTheme="minorHAnsi" w:hAnsiTheme="minorHAnsi" w:cstheme="minorBidi"/>
          <w:color w:val="000000" w:themeColor="text1"/>
          <w:sz w:val="20"/>
          <w:szCs w:val="20"/>
          <w:lang w:val="en-ZA"/>
        </w:rPr>
        <w:t xml:space="preserve">k </w:t>
      </w:r>
      <w:r w:rsidRPr="2122FCC4">
        <w:rPr>
          <w:rFonts w:asciiTheme="minorHAnsi" w:hAnsiTheme="minorHAnsi" w:cstheme="minorBidi"/>
          <w:color w:val="000000" w:themeColor="text1"/>
          <w:sz w:val="20"/>
          <w:szCs w:val="20"/>
          <w:lang w:val="en-ZA"/>
        </w:rPr>
        <w:t xml:space="preserve">on </w:t>
      </w:r>
      <w:r w:rsidR="00647C55" w:rsidRPr="2122FCC4">
        <w:rPr>
          <w:rFonts w:asciiTheme="minorHAnsi" w:hAnsiTheme="minorHAnsi" w:cstheme="minorBidi"/>
          <w:color w:val="000000" w:themeColor="text1"/>
          <w:sz w:val="20"/>
          <w:szCs w:val="20"/>
          <w:lang w:val="en-ZA"/>
        </w:rPr>
        <w:t>meetup</w:t>
      </w:r>
      <w:r w:rsidRPr="2122FCC4">
        <w:rPr>
          <w:rFonts w:asciiTheme="minorHAnsi" w:hAnsiTheme="minorHAnsi" w:cstheme="minorBidi"/>
          <w:color w:val="000000" w:themeColor="text1"/>
          <w:sz w:val="20"/>
          <w:szCs w:val="20"/>
          <w:lang w:val="en-ZA"/>
        </w:rPr>
        <w:t xml:space="preserve"> of</w:t>
      </w:r>
      <w:r w:rsidR="007356AE" w:rsidRPr="2122FCC4">
        <w:rPr>
          <w:rFonts w:asciiTheme="minorHAnsi" w:hAnsiTheme="minorHAnsi" w:cstheme="minorBidi"/>
          <w:color w:val="000000" w:themeColor="text1"/>
          <w:sz w:val="20"/>
          <w:szCs w:val="20"/>
          <w:lang w:val="en-ZA"/>
        </w:rPr>
        <w:t xml:space="preserve"> </w:t>
      </w:r>
      <w:r w:rsidR="00D27493" w:rsidRPr="2122FCC4">
        <w:rPr>
          <w:rFonts w:ascii="Calibri" w:eastAsia="Calibri" w:hAnsi="Calibri" w:cs="Calibri"/>
          <w:color w:val="000000" w:themeColor="text1"/>
          <w:sz w:val="20"/>
          <w:szCs w:val="20"/>
          <w:lang w:val="en-US"/>
        </w:rPr>
        <w:t>28 May</w:t>
      </w:r>
    </w:p>
    <w:p w14:paraId="297BC0DA" w14:textId="77777777" w:rsidR="00090ACD" w:rsidRPr="009171A4" w:rsidRDefault="00090ACD" w:rsidP="075F794D">
      <w:pPr>
        <w:rPr>
          <w:rFonts w:asciiTheme="minorHAnsi" w:hAnsiTheme="minorHAnsi" w:cstheme="minorBidi"/>
          <w:b/>
          <w:bCs/>
          <w:color w:val="4472C4" w:themeColor="accent1"/>
          <w:sz w:val="20"/>
          <w:szCs w:val="20"/>
          <w:lang w:val="en-US" w:eastAsia="fr-FR"/>
        </w:rPr>
      </w:pPr>
    </w:p>
    <w:p w14:paraId="069B0C30" w14:textId="6789A810" w:rsidR="00D83A29" w:rsidRPr="002B0FF1" w:rsidRDefault="007B2F73" w:rsidP="63868F8C">
      <w:pPr>
        <w:widowControl w:val="0"/>
        <w:tabs>
          <w:tab w:val="left" w:pos="567"/>
        </w:tabs>
        <w:spacing w:before="1"/>
        <w:rPr>
          <w:rFonts w:asciiTheme="minorHAnsi" w:hAnsiTheme="minorHAnsi" w:cstheme="minorBidi"/>
          <w:b/>
          <w:bCs/>
          <w:sz w:val="20"/>
          <w:szCs w:val="20"/>
          <w:lang w:val="en-US"/>
        </w:rPr>
      </w:pPr>
      <w:r w:rsidRPr="63868F8C">
        <w:rPr>
          <w:rFonts w:asciiTheme="minorHAnsi" w:hAnsiTheme="minorHAnsi" w:cstheme="minorBidi"/>
          <w:b/>
          <w:bCs/>
          <w:sz w:val="20"/>
          <w:szCs w:val="20"/>
          <w:lang w:val="en-US"/>
        </w:rPr>
        <w:t xml:space="preserve">         </w:t>
      </w:r>
      <w:r w:rsidRPr="00954982">
        <w:rPr>
          <w:lang w:val="en-GB"/>
        </w:rPr>
        <w:tab/>
      </w:r>
      <w:r w:rsidR="538F559B" w:rsidRPr="63868F8C">
        <w:rPr>
          <w:rFonts w:asciiTheme="minorHAnsi" w:hAnsiTheme="minorHAnsi" w:cstheme="minorBidi"/>
          <w:b/>
          <w:bCs/>
          <w:sz w:val="20"/>
          <w:szCs w:val="20"/>
          <w:lang w:val="en-US"/>
        </w:rPr>
        <w:t>c</w:t>
      </w:r>
      <w:r w:rsidR="10A51F82" w:rsidRPr="63868F8C">
        <w:rPr>
          <w:rFonts w:asciiTheme="minorHAnsi" w:hAnsiTheme="minorHAnsi" w:cstheme="minorBidi"/>
          <w:b/>
          <w:bCs/>
          <w:sz w:val="20"/>
          <w:szCs w:val="20"/>
          <w:lang w:val="en-US"/>
        </w:rPr>
        <w:t xml:space="preserve">. </w:t>
      </w:r>
      <w:r w:rsidR="00D27493" w:rsidRPr="63868F8C">
        <w:rPr>
          <w:rFonts w:asciiTheme="minorHAnsi" w:hAnsiTheme="minorHAnsi" w:cstheme="minorBidi"/>
          <w:b/>
          <w:bCs/>
          <w:sz w:val="20"/>
          <w:szCs w:val="20"/>
          <w:lang w:val="en-US"/>
        </w:rPr>
        <w:t>W</w:t>
      </w:r>
      <w:r w:rsidR="0046169F" w:rsidRPr="63868F8C">
        <w:rPr>
          <w:rFonts w:asciiTheme="minorHAnsi" w:hAnsiTheme="minorHAnsi" w:cstheme="minorBidi"/>
          <w:b/>
          <w:bCs/>
          <w:sz w:val="20"/>
          <w:szCs w:val="20"/>
          <w:lang w:val="en-US"/>
        </w:rPr>
        <w:t>ebinars/</w:t>
      </w:r>
      <w:r w:rsidR="00D27493" w:rsidRPr="63868F8C">
        <w:rPr>
          <w:rFonts w:asciiTheme="minorHAnsi" w:hAnsiTheme="minorHAnsi" w:cstheme="minorBidi"/>
          <w:b/>
          <w:bCs/>
          <w:sz w:val="20"/>
          <w:szCs w:val="20"/>
          <w:lang w:val="en-US"/>
        </w:rPr>
        <w:t>W</w:t>
      </w:r>
      <w:r w:rsidR="0046169F" w:rsidRPr="63868F8C">
        <w:rPr>
          <w:rFonts w:asciiTheme="minorHAnsi" w:hAnsiTheme="minorHAnsi" w:cstheme="minorBidi"/>
          <w:b/>
          <w:bCs/>
          <w:sz w:val="20"/>
          <w:szCs w:val="20"/>
          <w:lang w:val="en-US"/>
        </w:rPr>
        <w:t>orkshops</w:t>
      </w:r>
      <w:r w:rsidR="00646FB5" w:rsidRPr="63868F8C">
        <w:rPr>
          <w:rFonts w:asciiTheme="minorHAnsi" w:hAnsiTheme="minorHAnsi" w:cstheme="minorBidi"/>
          <w:b/>
          <w:bCs/>
          <w:sz w:val="20"/>
          <w:szCs w:val="20"/>
          <w:lang w:val="en-US"/>
        </w:rPr>
        <w:t xml:space="preserve"> for 2024: January / </w:t>
      </w:r>
      <w:r w:rsidR="7A31DDF0" w:rsidRPr="63868F8C">
        <w:rPr>
          <w:rFonts w:asciiTheme="minorHAnsi" w:hAnsiTheme="minorHAnsi" w:cstheme="minorBidi"/>
          <w:b/>
          <w:bCs/>
          <w:sz w:val="20"/>
          <w:szCs w:val="20"/>
          <w:lang w:val="en-US"/>
        </w:rPr>
        <w:t>February</w:t>
      </w:r>
      <w:r w:rsidR="00646FB5" w:rsidRPr="63868F8C">
        <w:rPr>
          <w:rFonts w:asciiTheme="minorHAnsi" w:hAnsiTheme="minorHAnsi" w:cstheme="minorBidi"/>
          <w:b/>
          <w:bCs/>
          <w:sz w:val="20"/>
          <w:szCs w:val="20"/>
          <w:lang w:val="en-US"/>
        </w:rPr>
        <w:t xml:space="preserve"> </w:t>
      </w:r>
      <w:r w:rsidR="006D10E5" w:rsidRPr="63868F8C">
        <w:rPr>
          <w:rFonts w:asciiTheme="minorHAnsi" w:hAnsiTheme="minorHAnsi" w:cstheme="minorBidi"/>
          <w:b/>
          <w:bCs/>
          <w:sz w:val="20"/>
          <w:szCs w:val="20"/>
          <w:lang w:val="en-US"/>
        </w:rPr>
        <w:t>–</w:t>
      </w:r>
      <w:r w:rsidR="00646FB5" w:rsidRPr="63868F8C">
        <w:rPr>
          <w:rFonts w:asciiTheme="minorHAnsi" w:hAnsiTheme="minorHAnsi" w:cstheme="minorBidi"/>
          <w:b/>
          <w:bCs/>
          <w:sz w:val="20"/>
          <w:szCs w:val="20"/>
          <w:lang w:val="en-US"/>
        </w:rPr>
        <w:t xml:space="preserve"> Ju</w:t>
      </w:r>
      <w:r w:rsidR="1C46A8AA" w:rsidRPr="63868F8C">
        <w:rPr>
          <w:rFonts w:asciiTheme="minorHAnsi" w:hAnsiTheme="minorHAnsi" w:cstheme="minorBidi"/>
          <w:b/>
          <w:bCs/>
          <w:sz w:val="20"/>
          <w:szCs w:val="20"/>
          <w:lang w:val="en-US"/>
        </w:rPr>
        <w:t>n</w:t>
      </w:r>
      <w:r w:rsidR="001F74DA" w:rsidRPr="63868F8C">
        <w:rPr>
          <w:rFonts w:asciiTheme="minorHAnsi" w:hAnsiTheme="minorHAnsi" w:cstheme="minorBidi"/>
          <w:b/>
          <w:bCs/>
          <w:sz w:val="20"/>
          <w:szCs w:val="20"/>
          <w:lang w:val="en-US"/>
        </w:rPr>
        <w:t>e</w:t>
      </w:r>
    </w:p>
    <w:p w14:paraId="049B1AFD" w14:textId="50C60484" w:rsidR="007B2F73" w:rsidRPr="007810AA" w:rsidRDefault="007B2F73" w:rsidP="63868F8C">
      <w:pPr>
        <w:widowControl w:val="0"/>
        <w:tabs>
          <w:tab w:val="left" w:pos="709"/>
        </w:tabs>
        <w:spacing w:before="1"/>
        <w:ind w:left="720"/>
        <w:rPr>
          <w:rFonts w:asciiTheme="minorHAnsi" w:hAnsiTheme="minorHAnsi" w:cstheme="minorBidi"/>
          <w:color w:val="000000"/>
          <w:sz w:val="20"/>
          <w:szCs w:val="20"/>
          <w:lang w:val="en-US"/>
        </w:rPr>
      </w:pPr>
      <w:r w:rsidRPr="63868F8C">
        <w:rPr>
          <w:rStyle w:val="Strong"/>
          <w:rFonts w:asciiTheme="minorHAnsi" w:hAnsiTheme="minorHAnsi" w:cstheme="minorBidi"/>
          <w:color w:val="000000" w:themeColor="text1"/>
          <w:sz w:val="20"/>
          <w:szCs w:val="20"/>
          <w:lang w:val="en-US"/>
        </w:rPr>
        <w:t>Thursday 30 May: LLHE webinar 16:00-18:00 CET </w:t>
      </w:r>
      <w:r w:rsidR="585BF33B" w:rsidRPr="63868F8C">
        <w:rPr>
          <w:rStyle w:val="Strong"/>
          <w:rFonts w:asciiTheme="minorHAnsi" w:hAnsiTheme="minorHAnsi" w:cstheme="minorBidi"/>
          <w:color w:val="000000" w:themeColor="text1"/>
          <w:sz w:val="20"/>
          <w:szCs w:val="20"/>
          <w:lang w:val="en-US"/>
        </w:rPr>
        <w:t>(Issue 13.1, 2023)</w:t>
      </w:r>
      <w:r w:rsidR="002B0FF1" w:rsidRPr="63868F8C">
        <w:rPr>
          <w:rStyle w:val="Strong"/>
          <w:rFonts w:asciiTheme="minorHAnsi" w:hAnsiTheme="minorHAnsi" w:cstheme="minorBidi"/>
          <w:color w:val="000000" w:themeColor="text1"/>
          <w:sz w:val="20"/>
          <w:szCs w:val="20"/>
          <w:lang w:val="en-US"/>
        </w:rPr>
        <w:t>: Feedback</w:t>
      </w:r>
      <w:r w:rsidR="007810AA" w:rsidRPr="00954982">
        <w:rPr>
          <w:lang w:val="en-GB"/>
        </w:rPr>
        <w:br/>
      </w:r>
      <w:r w:rsidRPr="63868F8C">
        <w:rPr>
          <w:rFonts w:asciiTheme="minorHAnsi" w:hAnsiTheme="minorHAnsi" w:cstheme="minorBidi"/>
          <w:color w:val="000000" w:themeColor="text1"/>
          <w:sz w:val="20"/>
          <w:szCs w:val="20"/>
          <w:lang w:val="en-US"/>
        </w:rPr>
        <w:t>In conversation with the authors whose articles were published in LLHE (Oct 2023)</w:t>
      </w:r>
    </w:p>
    <w:p w14:paraId="355F6A52" w14:textId="0B3649A7" w:rsidR="35113E6E" w:rsidRDefault="35113E6E" w:rsidP="35113E6E">
      <w:pPr>
        <w:pStyle w:val="ListParagraph"/>
        <w:widowControl w:val="0"/>
        <w:rPr>
          <w:rFonts w:ascii="Calibri" w:eastAsiaTheme="minorEastAsia" w:hAnsi="Calibri" w:cs="Calibri"/>
          <w:color w:val="201F1E"/>
          <w:lang w:val="en-CA"/>
        </w:rPr>
      </w:pPr>
    </w:p>
    <w:p w14:paraId="19FB38EB" w14:textId="69E10859" w:rsidR="3B7E58F7" w:rsidRPr="005623F1" w:rsidRDefault="3B7E58F7" w:rsidP="14575BB7">
      <w:pPr>
        <w:pStyle w:val="ListParagraph"/>
        <w:widowControl w:val="0"/>
        <w:rPr>
          <w:rFonts w:ascii="Calibri" w:eastAsiaTheme="minorEastAsia" w:hAnsi="Calibri" w:cs="Calibri"/>
          <w:color w:val="201F1E"/>
          <w:sz w:val="20"/>
          <w:szCs w:val="20"/>
          <w:lang w:val="en-US"/>
        </w:rPr>
      </w:pPr>
      <w:r w:rsidRPr="005623F1">
        <w:rPr>
          <w:rFonts w:ascii="Calibri" w:eastAsiaTheme="minorEastAsia" w:hAnsi="Calibri" w:cs="Calibri"/>
          <w:b/>
          <w:bCs/>
          <w:color w:val="201F1E"/>
          <w:sz w:val="20"/>
          <w:szCs w:val="20"/>
          <w:lang w:val="en-US"/>
        </w:rPr>
        <w:t xml:space="preserve">d. CercleS Conference in Durham → </w:t>
      </w:r>
      <w:r w:rsidRPr="005623F1">
        <w:rPr>
          <w:rFonts w:ascii="Calibri" w:eastAsiaTheme="minorEastAsia" w:hAnsi="Calibri" w:cs="Calibri"/>
          <w:color w:val="201F1E"/>
          <w:sz w:val="20"/>
          <w:szCs w:val="20"/>
          <w:lang w:val="en-US"/>
        </w:rPr>
        <w:t xml:space="preserve">CercleS 2024 provisional </w:t>
      </w:r>
      <w:proofErr w:type="spellStart"/>
      <w:r w:rsidRPr="005623F1">
        <w:rPr>
          <w:rFonts w:ascii="Calibri" w:eastAsiaTheme="minorEastAsia" w:hAnsi="Calibri" w:cs="Calibri"/>
          <w:color w:val="201F1E"/>
          <w:sz w:val="20"/>
          <w:szCs w:val="20"/>
          <w:lang w:val="en-US"/>
        </w:rPr>
        <w:t>programme</w:t>
      </w:r>
      <w:proofErr w:type="spellEnd"/>
      <w:r w:rsidRPr="005623F1">
        <w:rPr>
          <w:rFonts w:ascii="Calibri" w:eastAsiaTheme="minorEastAsia" w:hAnsi="Calibri" w:cs="Calibri"/>
          <w:color w:val="201F1E"/>
          <w:sz w:val="20"/>
          <w:szCs w:val="20"/>
          <w:lang w:val="en-US"/>
        </w:rPr>
        <w:t xml:space="preserve"> ver</w:t>
      </w:r>
      <w:r w:rsidR="005623F1" w:rsidRPr="005623F1">
        <w:rPr>
          <w:rFonts w:ascii="Calibri" w:eastAsiaTheme="minorEastAsia" w:hAnsi="Calibri" w:cs="Calibri"/>
          <w:color w:val="201F1E"/>
          <w:sz w:val="20"/>
          <w:szCs w:val="20"/>
          <w:lang w:val="en-US"/>
        </w:rPr>
        <w:t xml:space="preserve">sion </w:t>
      </w:r>
      <w:r w:rsidRPr="005623F1">
        <w:rPr>
          <w:rFonts w:ascii="Calibri" w:eastAsiaTheme="minorEastAsia" w:hAnsi="Calibri" w:cs="Calibri"/>
          <w:color w:val="201F1E"/>
          <w:sz w:val="20"/>
          <w:szCs w:val="20"/>
          <w:lang w:val="en-US"/>
        </w:rPr>
        <w:t>3 (in</w:t>
      </w:r>
      <w:r w:rsidR="64F3F216" w:rsidRPr="005623F1">
        <w:rPr>
          <w:rFonts w:ascii="Calibri" w:eastAsiaTheme="minorEastAsia" w:hAnsi="Calibri" w:cs="Calibri"/>
          <w:color w:val="201F1E"/>
          <w:sz w:val="20"/>
          <w:szCs w:val="20"/>
          <w:lang w:val="en-US"/>
        </w:rPr>
        <w:t xml:space="preserve"> </w:t>
      </w:r>
      <w:r w:rsidR="0A2B5DD3" w:rsidRPr="005623F1">
        <w:rPr>
          <w:rFonts w:ascii="Calibri" w:eastAsiaTheme="minorEastAsia" w:hAnsi="Calibri" w:cs="Calibri"/>
          <w:color w:val="201F1E"/>
          <w:sz w:val="20"/>
          <w:szCs w:val="20"/>
          <w:lang w:val="en-US"/>
        </w:rPr>
        <w:t>EC meeting</w:t>
      </w:r>
      <w:r w:rsidRPr="005623F1">
        <w:rPr>
          <w:rFonts w:ascii="Calibri" w:eastAsiaTheme="minorEastAsia" w:hAnsi="Calibri" w:cs="Calibri"/>
          <w:color w:val="201F1E"/>
          <w:sz w:val="20"/>
          <w:szCs w:val="20"/>
          <w:lang w:val="en-US"/>
        </w:rPr>
        <w:t xml:space="preserve"> folder)</w:t>
      </w:r>
    </w:p>
    <w:p w14:paraId="129A4414" w14:textId="015C07A2" w:rsidR="35113E6E" w:rsidRPr="005623F1" w:rsidRDefault="35113E6E" w:rsidP="35113E6E">
      <w:pPr>
        <w:pStyle w:val="ListParagraph"/>
        <w:widowControl w:val="0"/>
        <w:rPr>
          <w:rFonts w:ascii="Calibri" w:eastAsiaTheme="minorEastAsia" w:hAnsi="Calibri" w:cs="Calibri"/>
          <w:b/>
          <w:bCs/>
          <w:color w:val="201F1E"/>
          <w:sz w:val="20"/>
          <w:szCs w:val="20"/>
          <w:lang w:val="en-CA"/>
        </w:rPr>
      </w:pPr>
    </w:p>
    <w:p w14:paraId="35A75C7D" w14:textId="1016849E" w:rsidR="2B439EFF" w:rsidRPr="005623F1" w:rsidRDefault="2B439EFF" w:rsidP="35113E6E">
      <w:pPr>
        <w:pStyle w:val="ListParagraph"/>
        <w:tabs>
          <w:tab w:val="left" w:pos="0"/>
          <w:tab w:val="left" w:pos="720"/>
        </w:tabs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005623F1">
        <w:rPr>
          <w:rFonts w:asciiTheme="minorHAnsi" w:eastAsiaTheme="minorEastAsia" w:hAnsiTheme="minorHAnsi" w:cstheme="minorBidi"/>
          <w:b/>
          <w:bCs/>
          <w:sz w:val="20"/>
          <w:szCs w:val="20"/>
        </w:rPr>
        <w:t>Conference formats</w:t>
      </w:r>
    </w:p>
    <w:p w14:paraId="60036C0B" w14:textId="6B57AFB6" w:rsidR="2B439EFF" w:rsidRPr="005623F1" w:rsidRDefault="2B439EFF" w:rsidP="35113E6E">
      <w:pPr>
        <w:pStyle w:val="ListParagraph"/>
        <w:numPr>
          <w:ilvl w:val="1"/>
          <w:numId w:val="2"/>
        </w:numPr>
        <w:tabs>
          <w:tab w:val="left" w:pos="0"/>
          <w:tab w:val="left" w:pos="720"/>
        </w:tabs>
        <w:rPr>
          <w:rFonts w:asciiTheme="minorHAnsi" w:eastAsiaTheme="minorEastAsia" w:hAnsiTheme="minorHAnsi" w:cstheme="minorBidi"/>
          <w:sz w:val="20"/>
          <w:szCs w:val="20"/>
        </w:rPr>
      </w:pPr>
      <w:r w:rsidRPr="005623F1">
        <w:rPr>
          <w:rFonts w:asciiTheme="minorHAnsi" w:eastAsiaTheme="minorEastAsia" w:hAnsiTheme="minorHAnsi" w:cstheme="minorBidi"/>
          <w:sz w:val="20"/>
          <w:szCs w:val="20"/>
        </w:rPr>
        <w:t>For the programme, those entries highlighted grey are workshops.  Those highlighted blue will be delivered on-line.  Those with blue text will be delivered in French, those with red text in Spanish and those with yellow text in German.  We are still discussing all these with authors/presenters.</w:t>
      </w:r>
    </w:p>
    <w:p w14:paraId="37B04B14" w14:textId="1A792C50" w:rsidR="35113E6E" w:rsidRPr="005623F1" w:rsidRDefault="35113E6E" w:rsidP="35113E6E">
      <w:pPr>
        <w:pStyle w:val="ListParagraph"/>
        <w:tabs>
          <w:tab w:val="left" w:pos="0"/>
          <w:tab w:val="left" w:pos="720"/>
        </w:tabs>
        <w:rPr>
          <w:rFonts w:asciiTheme="minorHAnsi" w:eastAsiaTheme="minorEastAsia" w:hAnsiTheme="minorHAnsi" w:cstheme="minorBidi"/>
          <w:b/>
          <w:bCs/>
          <w:sz w:val="20"/>
          <w:szCs w:val="20"/>
        </w:rPr>
      </w:pPr>
    </w:p>
    <w:p w14:paraId="4472330D" w14:textId="75EC8E0F" w:rsidR="161BF103" w:rsidRPr="005623F1" w:rsidRDefault="161BF103" w:rsidP="35113E6E">
      <w:pPr>
        <w:pStyle w:val="ListParagraph"/>
        <w:tabs>
          <w:tab w:val="left" w:pos="0"/>
          <w:tab w:val="left" w:pos="720"/>
        </w:tabs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005623F1">
        <w:rPr>
          <w:rFonts w:asciiTheme="minorHAnsi" w:eastAsiaTheme="minorEastAsia" w:hAnsiTheme="minorHAnsi" w:cstheme="minorBidi"/>
          <w:b/>
          <w:bCs/>
          <w:sz w:val="20"/>
          <w:szCs w:val="20"/>
        </w:rPr>
        <w:t>Registration</w:t>
      </w:r>
    </w:p>
    <w:p w14:paraId="7D6487B8" w14:textId="61089A69" w:rsidR="161BF103" w:rsidRPr="005623F1" w:rsidRDefault="161BF103" w:rsidP="35113E6E">
      <w:pPr>
        <w:pStyle w:val="ListParagraph"/>
        <w:numPr>
          <w:ilvl w:val="1"/>
          <w:numId w:val="2"/>
        </w:numPr>
        <w:tabs>
          <w:tab w:val="left" w:pos="0"/>
          <w:tab w:val="left" w:pos="720"/>
        </w:tabs>
        <w:rPr>
          <w:rFonts w:asciiTheme="minorHAnsi" w:eastAsiaTheme="minorEastAsia" w:hAnsiTheme="minorHAnsi" w:cstheme="minorBidi"/>
          <w:sz w:val="20"/>
          <w:szCs w:val="20"/>
        </w:rPr>
      </w:pPr>
      <w:r w:rsidRPr="005623F1">
        <w:rPr>
          <w:rFonts w:asciiTheme="minorHAnsi" w:eastAsiaTheme="minorEastAsia" w:hAnsiTheme="minorHAnsi" w:cstheme="minorBidi"/>
          <w:sz w:val="20"/>
          <w:szCs w:val="20"/>
        </w:rPr>
        <w:t xml:space="preserve">Registration for Focus Group meetings and Teacher meet ups will be organised apart from the main registration, but will be advertised within the next 2 </w:t>
      </w:r>
      <w:proofErr w:type="gramStart"/>
      <w:r w:rsidRPr="005623F1">
        <w:rPr>
          <w:rFonts w:asciiTheme="minorHAnsi" w:eastAsiaTheme="minorEastAsia" w:hAnsiTheme="minorHAnsi" w:cstheme="minorBidi"/>
          <w:sz w:val="20"/>
          <w:szCs w:val="20"/>
        </w:rPr>
        <w:t>weeks</w:t>
      </w:r>
      <w:proofErr w:type="gramEnd"/>
    </w:p>
    <w:p w14:paraId="6128974F" w14:textId="1FA42D43" w:rsidR="5F4CB6A7" w:rsidRPr="005623F1" w:rsidRDefault="5F4CB6A7" w:rsidP="35113E6E">
      <w:pPr>
        <w:pStyle w:val="ListParagraph"/>
        <w:widowControl w:val="0"/>
        <w:rPr>
          <w:rFonts w:ascii="Calibri" w:eastAsiaTheme="minorEastAsia" w:hAnsi="Calibri" w:cs="Calibri"/>
          <w:b/>
          <w:bCs/>
          <w:color w:val="201F1E"/>
          <w:sz w:val="20"/>
          <w:szCs w:val="20"/>
          <w:lang w:val="en-CA"/>
        </w:rPr>
      </w:pPr>
      <w:r w:rsidRPr="005623F1">
        <w:rPr>
          <w:rFonts w:ascii="Calibri" w:eastAsiaTheme="minorEastAsia" w:hAnsi="Calibri" w:cs="Calibri"/>
          <w:b/>
          <w:bCs/>
          <w:color w:val="201F1E"/>
          <w:sz w:val="20"/>
          <w:szCs w:val="20"/>
          <w:lang w:val="en-CA"/>
        </w:rPr>
        <w:t>Venue</w:t>
      </w:r>
    </w:p>
    <w:p w14:paraId="3441D390" w14:textId="26360199" w:rsidR="5F4CB6A7" w:rsidRPr="005623F1" w:rsidRDefault="5F4CB6A7" w:rsidP="35113E6E">
      <w:pPr>
        <w:pStyle w:val="ListParagraph"/>
        <w:numPr>
          <w:ilvl w:val="1"/>
          <w:numId w:val="2"/>
        </w:numPr>
        <w:tabs>
          <w:tab w:val="left" w:pos="0"/>
          <w:tab w:val="left" w:pos="720"/>
        </w:tabs>
        <w:rPr>
          <w:rFonts w:asciiTheme="minorHAnsi" w:eastAsiaTheme="minorEastAsia" w:hAnsiTheme="minorHAnsi" w:cstheme="minorBidi"/>
          <w:sz w:val="20"/>
          <w:szCs w:val="20"/>
        </w:rPr>
      </w:pPr>
      <w:r w:rsidRPr="005623F1">
        <w:rPr>
          <w:rFonts w:asciiTheme="minorHAnsi" w:eastAsiaTheme="minorEastAsia" w:hAnsiTheme="minorHAnsi" w:cstheme="minorBidi"/>
          <w:sz w:val="20"/>
          <w:szCs w:val="20"/>
        </w:rPr>
        <w:t>All activities for Thursday to Saturday will take place in the same one building (across 3 floors).</w:t>
      </w:r>
    </w:p>
    <w:p w14:paraId="330D4488" w14:textId="3903E6BC" w:rsidR="35113E6E" w:rsidRPr="005623F1" w:rsidRDefault="35113E6E" w:rsidP="35113E6E">
      <w:pPr>
        <w:pStyle w:val="ListParagraph"/>
        <w:widowControl w:val="0"/>
        <w:rPr>
          <w:rFonts w:ascii="Calibri" w:eastAsiaTheme="minorEastAsia" w:hAnsi="Calibri" w:cs="Calibri"/>
          <w:b/>
          <w:bCs/>
          <w:color w:val="201F1E"/>
          <w:sz w:val="20"/>
          <w:szCs w:val="20"/>
          <w:lang w:val="en-CA"/>
        </w:rPr>
      </w:pPr>
    </w:p>
    <w:p w14:paraId="0C6B8BAC" w14:textId="41955B2F" w:rsidR="5F4CB6A7" w:rsidRPr="005623F1" w:rsidRDefault="5F4CB6A7" w:rsidP="35113E6E">
      <w:pPr>
        <w:pStyle w:val="ListParagraph"/>
        <w:widowControl w:val="0"/>
        <w:rPr>
          <w:rFonts w:ascii="Calibri" w:eastAsiaTheme="minorEastAsia" w:hAnsi="Calibri" w:cs="Calibri"/>
          <w:b/>
          <w:bCs/>
          <w:color w:val="201F1E"/>
          <w:sz w:val="20"/>
          <w:szCs w:val="20"/>
          <w:lang w:val="en-CA"/>
        </w:rPr>
      </w:pPr>
      <w:r w:rsidRPr="005623F1">
        <w:rPr>
          <w:rFonts w:ascii="Calibri" w:eastAsiaTheme="minorEastAsia" w:hAnsi="Calibri" w:cs="Calibri"/>
          <w:b/>
          <w:bCs/>
          <w:color w:val="201F1E"/>
          <w:sz w:val="20"/>
          <w:szCs w:val="20"/>
          <w:lang w:val="en-CA"/>
        </w:rPr>
        <w:t>Timing</w:t>
      </w:r>
    </w:p>
    <w:p w14:paraId="1DBEE229" w14:textId="255AC789" w:rsidR="3B7E58F7" w:rsidRPr="005623F1" w:rsidRDefault="3B7E58F7" w:rsidP="35113E6E">
      <w:pPr>
        <w:pStyle w:val="ListParagraph"/>
        <w:numPr>
          <w:ilvl w:val="1"/>
          <w:numId w:val="2"/>
        </w:numPr>
        <w:tabs>
          <w:tab w:val="left" w:pos="0"/>
          <w:tab w:val="left" w:pos="720"/>
        </w:tabs>
        <w:rPr>
          <w:rFonts w:asciiTheme="minorHAnsi" w:eastAsiaTheme="minorEastAsia" w:hAnsiTheme="minorHAnsi" w:cstheme="minorBidi"/>
          <w:sz w:val="20"/>
          <w:szCs w:val="20"/>
        </w:rPr>
      </w:pPr>
      <w:r w:rsidRPr="005623F1">
        <w:rPr>
          <w:rFonts w:asciiTheme="minorHAnsi" w:eastAsiaTheme="minorEastAsia" w:hAnsiTheme="minorHAnsi" w:cstheme="minorBidi"/>
          <w:sz w:val="20"/>
          <w:szCs w:val="20"/>
        </w:rPr>
        <w:t xml:space="preserve">Is the timing of the </w:t>
      </w:r>
      <w:r w:rsidRPr="005623F1">
        <w:rPr>
          <w:rFonts w:asciiTheme="minorHAnsi" w:eastAsiaTheme="minorEastAsia" w:hAnsiTheme="minorHAnsi" w:cstheme="minorBidi"/>
          <w:b/>
          <w:bCs/>
          <w:sz w:val="20"/>
          <w:szCs w:val="20"/>
        </w:rPr>
        <w:t>General Meetin</w:t>
      </w:r>
      <w:r w:rsidRPr="005623F1">
        <w:rPr>
          <w:rFonts w:asciiTheme="minorHAnsi" w:eastAsiaTheme="minorEastAsia" w:hAnsiTheme="minorHAnsi" w:cstheme="minorBidi"/>
          <w:sz w:val="20"/>
          <w:szCs w:val="20"/>
        </w:rPr>
        <w:t>g OK at 17:00-18:00?</w:t>
      </w:r>
    </w:p>
    <w:p w14:paraId="60B3BB16" w14:textId="2DB622C0" w:rsidR="35113E6E" w:rsidRPr="005623F1" w:rsidRDefault="35113E6E" w:rsidP="35113E6E">
      <w:pPr>
        <w:pStyle w:val="ListParagraph"/>
        <w:tabs>
          <w:tab w:val="left" w:pos="0"/>
          <w:tab w:val="left" w:pos="720"/>
        </w:tabs>
        <w:rPr>
          <w:rFonts w:asciiTheme="minorHAnsi" w:eastAsiaTheme="minorEastAsia" w:hAnsiTheme="minorHAnsi" w:cstheme="minorBidi"/>
        </w:rPr>
      </w:pPr>
    </w:p>
    <w:p w14:paraId="7B2AD030" w14:textId="4F09E59D" w:rsidR="1403A15E" w:rsidRPr="005623F1" w:rsidRDefault="1403A15E" w:rsidP="35113E6E">
      <w:pPr>
        <w:pStyle w:val="ListParagraph"/>
        <w:numPr>
          <w:ilvl w:val="1"/>
          <w:numId w:val="2"/>
        </w:numPr>
        <w:tabs>
          <w:tab w:val="left" w:pos="0"/>
          <w:tab w:val="left" w:pos="720"/>
        </w:tabs>
        <w:rPr>
          <w:rFonts w:asciiTheme="minorHAnsi" w:eastAsiaTheme="minorEastAsia" w:hAnsiTheme="minorHAnsi" w:cstheme="minorBidi"/>
          <w:sz w:val="20"/>
          <w:szCs w:val="20"/>
        </w:rPr>
      </w:pPr>
      <w:r w:rsidRPr="005623F1">
        <w:rPr>
          <w:rFonts w:asciiTheme="minorHAnsi" w:eastAsiaTheme="minorEastAsia" w:hAnsiTheme="minorHAnsi" w:cstheme="minorBidi"/>
          <w:sz w:val="20"/>
          <w:szCs w:val="20"/>
        </w:rPr>
        <w:t>I</w:t>
      </w:r>
      <w:r w:rsidR="3B7E58F7" w:rsidRPr="005623F1">
        <w:rPr>
          <w:rFonts w:asciiTheme="minorHAnsi" w:eastAsiaTheme="minorEastAsia" w:hAnsiTheme="minorHAnsi" w:cstheme="minorBidi"/>
          <w:sz w:val="20"/>
          <w:szCs w:val="20"/>
        </w:rPr>
        <w:t xml:space="preserve">s it acceptable to have the </w:t>
      </w:r>
      <w:r w:rsidR="3B7E58F7" w:rsidRPr="005623F1">
        <w:rPr>
          <w:rFonts w:asciiTheme="minorHAnsi" w:eastAsiaTheme="minorEastAsia" w:hAnsiTheme="minorHAnsi" w:cstheme="minorBidi"/>
          <w:b/>
          <w:bCs/>
          <w:sz w:val="20"/>
          <w:szCs w:val="20"/>
        </w:rPr>
        <w:t>COIL speed-dating</w:t>
      </w:r>
      <w:r w:rsidR="3B7E58F7" w:rsidRPr="005623F1">
        <w:rPr>
          <w:rFonts w:asciiTheme="minorHAnsi" w:eastAsiaTheme="minorEastAsia" w:hAnsiTheme="minorHAnsi" w:cstheme="minorBidi"/>
          <w:sz w:val="20"/>
          <w:szCs w:val="20"/>
        </w:rPr>
        <w:t xml:space="preserve"> session at the same time as the GM, bearing in mind only a subset of delegates will attend the GM?</w:t>
      </w:r>
    </w:p>
    <w:p w14:paraId="3C621159" w14:textId="0EDA4920" w:rsidR="3B7E58F7" w:rsidRPr="005623F1" w:rsidRDefault="3B7E58F7" w:rsidP="35113E6E">
      <w:pPr>
        <w:pStyle w:val="ListParagraph"/>
        <w:numPr>
          <w:ilvl w:val="1"/>
          <w:numId w:val="2"/>
        </w:numPr>
        <w:tabs>
          <w:tab w:val="left" w:pos="0"/>
          <w:tab w:val="left" w:pos="720"/>
        </w:tabs>
        <w:rPr>
          <w:rFonts w:asciiTheme="minorHAnsi" w:eastAsiaTheme="minorEastAsia" w:hAnsiTheme="minorHAnsi" w:cstheme="minorBidi"/>
          <w:sz w:val="20"/>
          <w:szCs w:val="20"/>
        </w:rPr>
      </w:pPr>
      <w:r w:rsidRPr="005623F1">
        <w:rPr>
          <w:rFonts w:asciiTheme="minorHAnsi" w:eastAsiaTheme="minorEastAsia" w:hAnsiTheme="minorHAnsi" w:cstheme="minorBidi"/>
          <w:sz w:val="20"/>
          <w:szCs w:val="20"/>
        </w:rPr>
        <w:lastRenderedPageBreak/>
        <w:t xml:space="preserve">We are still considering the best time to hold the </w:t>
      </w:r>
      <w:r w:rsidRPr="005623F1">
        <w:rPr>
          <w:rFonts w:asciiTheme="minorHAnsi" w:eastAsiaTheme="minorEastAsia" w:hAnsiTheme="minorHAnsi" w:cstheme="minorBidi"/>
          <w:b/>
          <w:bCs/>
          <w:sz w:val="20"/>
          <w:szCs w:val="20"/>
        </w:rPr>
        <w:t>teacher meet ups</w:t>
      </w:r>
      <w:r w:rsidRPr="005623F1">
        <w:rPr>
          <w:rFonts w:asciiTheme="minorHAnsi" w:eastAsiaTheme="minorEastAsia" w:hAnsiTheme="minorHAnsi" w:cstheme="minorBidi"/>
          <w:sz w:val="20"/>
          <w:szCs w:val="20"/>
        </w:rPr>
        <w:t>, currently just before the opening ceremony at 12:00 on Thursday.</w:t>
      </w:r>
    </w:p>
    <w:p w14:paraId="7BD1FAD3" w14:textId="711FBA83" w:rsidR="13E98B5F" w:rsidRPr="005623F1" w:rsidRDefault="13E98B5F" w:rsidP="35113E6E">
      <w:pPr>
        <w:pStyle w:val="ListParagraph"/>
        <w:numPr>
          <w:ilvl w:val="1"/>
          <w:numId w:val="2"/>
        </w:numPr>
        <w:tabs>
          <w:tab w:val="left" w:pos="0"/>
          <w:tab w:val="left" w:pos="720"/>
        </w:tabs>
        <w:rPr>
          <w:rFonts w:asciiTheme="minorHAnsi" w:eastAsiaTheme="minorEastAsia" w:hAnsiTheme="minorHAnsi" w:cstheme="minorBidi"/>
        </w:rPr>
      </w:pPr>
      <w:r w:rsidRPr="005623F1">
        <w:rPr>
          <w:rFonts w:asciiTheme="minorHAnsi" w:eastAsiaTheme="minorEastAsia" w:hAnsiTheme="minorHAnsi" w:cstheme="minorBidi"/>
          <w:sz w:val="20"/>
          <w:szCs w:val="20"/>
        </w:rPr>
        <w:t xml:space="preserve">We will introduce </w:t>
      </w:r>
      <w:r w:rsidRPr="005623F1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short coffee breaks </w:t>
      </w:r>
      <w:r w:rsidRPr="005623F1">
        <w:rPr>
          <w:rFonts w:asciiTheme="minorHAnsi" w:eastAsiaTheme="minorEastAsia" w:hAnsiTheme="minorHAnsi" w:cstheme="minorBidi"/>
          <w:sz w:val="20"/>
          <w:szCs w:val="20"/>
        </w:rPr>
        <w:t>on Friday afternoon and Saturday morning.</w:t>
      </w:r>
    </w:p>
    <w:p w14:paraId="48601DF9" w14:textId="72763341" w:rsidR="35113E6E" w:rsidRPr="005623F1" w:rsidRDefault="35113E6E" w:rsidP="35113E6E">
      <w:pPr>
        <w:pStyle w:val="ListParagraph"/>
        <w:tabs>
          <w:tab w:val="left" w:pos="0"/>
          <w:tab w:val="left" w:pos="720"/>
        </w:tabs>
        <w:rPr>
          <w:rFonts w:asciiTheme="minorHAnsi" w:eastAsiaTheme="minorEastAsia" w:hAnsiTheme="minorHAnsi" w:cstheme="minorBidi"/>
        </w:rPr>
      </w:pPr>
    </w:p>
    <w:p w14:paraId="0A36766B" w14:textId="0E8DB435" w:rsidR="3F874876" w:rsidRPr="005623F1" w:rsidRDefault="3F874876" w:rsidP="2BCF4666">
      <w:pPr>
        <w:pStyle w:val="ListParagraph"/>
        <w:tabs>
          <w:tab w:val="left" w:pos="720"/>
        </w:tabs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005623F1">
        <w:rPr>
          <w:rFonts w:asciiTheme="minorHAnsi" w:eastAsiaTheme="minorEastAsia" w:hAnsiTheme="minorHAnsi" w:cstheme="minorBidi"/>
          <w:b/>
          <w:bCs/>
          <w:sz w:val="20"/>
          <w:szCs w:val="20"/>
        </w:rPr>
        <w:t>Ongoi</w:t>
      </w:r>
      <w:r w:rsidR="1E802C33" w:rsidRPr="005623F1">
        <w:rPr>
          <w:rFonts w:asciiTheme="minorHAnsi" w:eastAsiaTheme="minorEastAsia" w:hAnsiTheme="minorHAnsi" w:cstheme="minorBidi"/>
          <w:b/>
          <w:bCs/>
          <w:sz w:val="20"/>
          <w:szCs w:val="20"/>
        </w:rPr>
        <w:t>n</w:t>
      </w:r>
      <w:r w:rsidRPr="005623F1">
        <w:rPr>
          <w:rFonts w:asciiTheme="minorHAnsi" w:eastAsiaTheme="minorEastAsia" w:hAnsiTheme="minorHAnsi" w:cstheme="minorBidi"/>
          <w:b/>
          <w:bCs/>
          <w:sz w:val="20"/>
          <w:szCs w:val="20"/>
        </w:rPr>
        <w:t>g exhibitions</w:t>
      </w:r>
    </w:p>
    <w:p w14:paraId="1616BFBC" w14:textId="3873AD57" w:rsidR="3B7E58F7" w:rsidRPr="005623F1" w:rsidRDefault="3B7E58F7" w:rsidP="35113E6E">
      <w:pPr>
        <w:pStyle w:val="ListParagraph"/>
        <w:numPr>
          <w:ilvl w:val="1"/>
          <w:numId w:val="2"/>
        </w:numPr>
        <w:tabs>
          <w:tab w:val="left" w:pos="0"/>
          <w:tab w:val="left" w:pos="720"/>
        </w:tabs>
        <w:rPr>
          <w:rFonts w:asciiTheme="minorHAnsi" w:eastAsiaTheme="minorEastAsia" w:hAnsiTheme="minorHAnsi" w:cstheme="minorBidi"/>
          <w:sz w:val="20"/>
          <w:szCs w:val="20"/>
        </w:rPr>
      </w:pPr>
      <w:r w:rsidRPr="005623F1">
        <w:rPr>
          <w:rFonts w:asciiTheme="minorHAnsi" w:eastAsiaTheme="minorEastAsia" w:hAnsiTheme="minorHAnsi" w:cstheme="minorBidi"/>
          <w:sz w:val="20"/>
          <w:szCs w:val="20"/>
        </w:rPr>
        <w:t xml:space="preserve">The </w:t>
      </w:r>
      <w:r w:rsidRPr="005623F1">
        <w:rPr>
          <w:rFonts w:asciiTheme="minorHAnsi" w:eastAsiaTheme="minorEastAsia" w:hAnsiTheme="minorHAnsi" w:cstheme="minorBidi"/>
          <w:b/>
          <w:bCs/>
          <w:sz w:val="20"/>
          <w:szCs w:val="20"/>
        </w:rPr>
        <w:t>poster exhibition</w:t>
      </w:r>
      <w:r w:rsidRPr="005623F1">
        <w:rPr>
          <w:rFonts w:asciiTheme="minorHAnsi" w:eastAsiaTheme="minorEastAsia" w:hAnsiTheme="minorHAnsi" w:cstheme="minorBidi"/>
          <w:sz w:val="20"/>
          <w:szCs w:val="20"/>
        </w:rPr>
        <w:t xml:space="preserve"> will be open for the duration of the conference.  We need to schedule a time when this is open for everyone to visit, and for authors to be available to talk about their work (where available).</w:t>
      </w:r>
    </w:p>
    <w:p w14:paraId="2D411331" w14:textId="5EB47044" w:rsidR="3B7E58F7" w:rsidRPr="005623F1" w:rsidRDefault="3B7E58F7" w:rsidP="35113E6E">
      <w:pPr>
        <w:pStyle w:val="ListParagraph"/>
        <w:numPr>
          <w:ilvl w:val="1"/>
          <w:numId w:val="2"/>
        </w:numPr>
        <w:tabs>
          <w:tab w:val="left" w:pos="0"/>
          <w:tab w:val="left" w:pos="720"/>
        </w:tabs>
        <w:rPr>
          <w:rFonts w:asciiTheme="minorHAnsi" w:eastAsiaTheme="minorEastAsia" w:hAnsiTheme="minorHAnsi" w:cstheme="minorBidi"/>
          <w:sz w:val="20"/>
          <w:szCs w:val="20"/>
        </w:rPr>
      </w:pPr>
      <w:r w:rsidRPr="005623F1">
        <w:rPr>
          <w:rFonts w:asciiTheme="minorHAnsi" w:eastAsiaTheme="minorEastAsia" w:hAnsiTheme="minorHAnsi" w:cstheme="minorBidi"/>
          <w:sz w:val="20"/>
          <w:szCs w:val="20"/>
        </w:rPr>
        <w:t>The c</w:t>
      </w:r>
      <w:r w:rsidRPr="005623F1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onference exhibition </w:t>
      </w:r>
      <w:r w:rsidRPr="005623F1">
        <w:rPr>
          <w:rFonts w:asciiTheme="minorHAnsi" w:eastAsiaTheme="minorEastAsia" w:hAnsiTheme="minorHAnsi" w:cstheme="minorBidi"/>
          <w:sz w:val="20"/>
          <w:szCs w:val="20"/>
        </w:rPr>
        <w:t>(</w:t>
      </w:r>
      <w:proofErr w:type="gramStart"/>
      <w:r w:rsidRPr="005623F1">
        <w:rPr>
          <w:rFonts w:asciiTheme="minorHAnsi" w:eastAsiaTheme="minorEastAsia" w:hAnsiTheme="minorHAnsi" w:cstheme="minorBidi"/>
          <w:sz w:val="20"/>
          <w:szCs w:val="20"/>
        </w:rPr>
        <w:t>e.g.</w:t>
      </w:r>
      <w:proofErr w:type="gramEnd"/>
      <w:r w:rsidRPr="005623F1">
        <w:rPr>
          <w:rFonts w:asciiTheme="minorHAnsi" w:eastAsiaTheme="minorEastAsia" w:hAnsiTheme="minorHAnsi" w:cstheme="minorBidi"/>
          <w:sz w:val="20"/>
          <w:szCs w:val="20"/>
        </w:rPr>
        <w:t xml:space="preserve"> sponsors) will otherwise be open for the full conference, as will a separate multi-media exhibition celebrating multilingualism and inter-cultural understanding.</w:t>
      </w:r>
    </w:p>
    <w:p w14:paraId="63AE78CC" w14:textId="25F7155B" w:rsidR="34185D7D" w:rsidRPr="005623F1" w:rsidRDefault="34185D7D" w:rsidP="34185D7D">
      <w:pPr>
        <w:widowControl w:val="0"/>
        <w:tabs>
          <w:tab w:val="left" w:pos="709"/>
        </w:tabs>
        <w:spacing w:before="1"/>
        <w:ind w:left="720" w:hanging="180"/>
        <w:rPr>
          <w:rFonts w:asciiTheme="minorHAnsi" w:hAnsiTheme="minorHAnsi" w:cstheme="minorBidi"/>
          <w:color w:val="000000" w:themeColor="text1"/>
          <w:sz w:val="20"/>
          <w:szCs w:val="20"/>
          <w:lang w:val="en-US"/>
        </w:rPr>
      </w:pPr>
    </w:p>
    <w:p w14:paraId="5C1F37EC" w14:textId="17C3E64D" w:rsidR="007F4BC1" w:rsidRPr="005623F1" w:rsidRDefault="007F4BC1" w:rsidP="005FDD3D">
      <w:pPr>
        <w:widowControl w:val="0"/>
        <w:tabs>
          <w:tab w:val="left" w:pos="709"/>
        </w:tabs>
        <w:spacing w:before="1"/>
        <w:rPr>
          <w:rFonts w:asciiTheme="minorHAnsi" w:eastAsia="Yu Mincho" w:hAnsiTheme="minorHAnsi" w:cstheme="minorBidi"/>
          <w:b/>
          <w:bCs/>
          <w:sz w:val="22"/>
          <w:szCs w:val="22"/>
          <w:lang w:val="en-US"/>
        </w:rPr>
      </w:pPr>
      <w:r w:rsidRPr="005623F1">
        <w:rPr>
          <w:rFonts w:asciiTheme="minorHAnsi" w:eastAsia="Yu Mincho" w:hAnsiTheme="minorHAnsi" w:cstheme="minorBidi"/>
          <w:b/>
          <w:bCs/>
          <w:color w:val="000000" w:themeColor="text1"/>
          <w:sz w:val="22"/>
          <w:szCs w:val="22"/>
          <w:lang w:val="en-US"/>
        </w:rPr>
        <w:t xml:space="preserve">Update </w:t>
      </w:r>
      <w:r w:rsidRPr="005623F1">
        <w:rPr>
          <w:rFonts w:asciiTheme="minorHAnsi" w:eastAsia="Yu Mincho" w:hAnsiTheme="minorHAnsi" w:cstheme="minorBidi"/>
          <w:b/>
          <w:bCs/>
          <w:sz w:val="22"/>
          <w:szCs w:val="22"/>
          <w:lang w:val="en-US"/>
        </w:rPr>
        <w:t>from Vice</w:t>
      </w:r>
      <w:r w:rsidR="00666BBB" w:rsidRPr="005623F1">
        <w:rPr>
          <w:rFonts w:asciiTheme="minorHAnsi" w:eastAsia="Yu Mincho" w:hAnsiTheme="minorHAnsi" w:cstheme="minorBidi"/>
          <w:b/>
          <w:bCs/>
          <w:sz w:val="22"/>
          <w:szCs w:val="22"/>
          <w:lang w:val="en-US"/>
        </w:rPr>
        <w:t>-</w:t>
      </w:r>
      <w:r w:rsidRPr="005623F1">
        <w:rPr>
          <w:rFonts w:asciiTheme="minorHAnsi" w:eastAsia="Yu Mincho" w:hAnsiTheme="minorHAnsi" w:cstheme="minorBidi"/>
          <w:b/>
          <w:bCs/>
          <w:sz w:val="22"/>
          <w:szCs w:val="22"/>
          <w:lang w:val="en-US"/>
        </w:rPr>
        <w:t xml:space="preserve">President: </w:t>
      </w:r>
    </w:p>
    <w:p w14:paraId="216C46C9" w14:textId="3FF36AC0" w:rsidR="5F23AAA6" w:rsidRPr="005623F1" w:rsidRDefault="5F23AAA6" w:rsidP="623EF713">
      <w:pPr>
        <w:pStyle w:val="ListParagraph"/>
        <w:widowControl w:val="0"/>
        <w:numPr>
          <w:ilvl w:val="0"/>
          <w:numId w:val="1"/>
        </w:numPr>
        <w:tabs>
          <w:tab w:val="left" w:pos="709"/>
        </w:tabs>
        <w:spacing w:before="1"/>
        <w:rPr>
          <w:rFonts w:asciiTheme="minorHAnsi" w:eastAsia="Yu Mincho" w:hAnsiTheme="minorHAnsi" w:cstheme="minorBidi"/>
          <w:sz w:val="20"/>
          <w:szCs w:val="20"/>
          <w:lang w:val="en-US"/>
        </w:rPr>
      </w:pPr>
      <w:r w:rsidRPr="005623F1">
        <w:rPr>
          <w:rFonts w:asciiTheme="minorHAnsi" w:eastAsia="Yu Mincho" w:hAnsiTheme="minorHAnsi" w:cstheme="minorBidi"/>
          <w:sz w:val="20"/>
          <w:szCs w:val="20"/>
          <w:lang w:val="en-US"/>
        </w:rPr>
        <w:t>Carmen and Gillian are currently working on the papers that they keep on receiving on a</w:t>
      </w:r>
      <w:r w:rsidR="272AF64F" w:rsidRPr="005623F1">
        <w:rPr>
          <w:rFonts w:asciiTheme="minorHAnsi" w:eastAsia="Yu Mincho" w:hAnsiTheme="minorHAnsi" w:cstheme="minorBidi"/>
          <w:sz w:val="20"/>
          <w:szCs w:val="20"/>
          <w:lang w:val="en-US"/>
        </w:rPr>
        <w:t xml:space="preserve"> weekly basis (41 until now since the beginning of the year). The selected papers w</w:t>
      </w:r>
      <w:r w:rsidR="74F2A244" w:rsidRPr="005623F1">
        <w:rPr>
          <w:rFonts w:asciiTheme="minorHAnsi" w:eastAsia="Yu Mincho" w:hAnsiTheme="minorHAnsi" w:cstheme="minorBidi"/>
          <w:sz w:val="20"/>
          <w:szCs w:val="20"/>
          <w:lang w:val="en-US"/>
        </w:rPr>
        <w:t>i</w:t>
      </w:r>
      <w:r w:rsidR="272AF64F" w:rsidRPr="005623F1">
        <w:rPr>
          <w:rFonts w:asciiTheme="minorHAnsi" w:eastAsia="Yu Mincho" w:hAnsiTheme="minorHAnsi" w:cstheme="minorBidi"/>
          <w:sz w:val="20"/>
          <w:szCs w:val="20"/>
          <w:lang w:val="en-US"/>
        </w:rPr>
        <w:t xml:space="preserve">ll be edited </w:t>
      </w:r>
      <w:r w:rsidR="532D2CDE" w:rsidRPr="005623F1">
        <w:rPr>
          <w:rFonts w:asciiTheme="minorHAnsi" w:eastAsia="Yu Mincho" w:hAnsiTheme="minorHAnsi" w:cstheme="minorBidi"/>
          <w:sz w:val="20"/>
          <w:szCs w:val="20"/>
          <w:lang w:val="en-US"/>
        </w:rPr>
        <w:t xml:space="preserve">for the 14.2.2024 issue. </w:t>
      </w:r>
    </w:p>
    <w:p w14:paraId="2FADE8B8" w14:textId="0738DBAE" w:rsidR="009937B3" w:rsidRPr="005623F1" w:rsidRDefault="532D2CDE" w:rsidP="623EF713">
      <w:pPr>
        <w:pStyle w:val="ListParagraph"/>
        <w:widowControl w:val="0"/>
        <w:numPr>
          <w:ilvl w:val="0"/>
          <w:numId w:val="1"/>
        </w:numPr>
        <w:tabs>
          <w:tab w:val="left" w:pos="709"/>
        </w:tabs>
        <w:spacing w:before="1"/>
        <w:rPr>
          <w:rFonts w:asciiTheme="minorHAnsi" w:eastAsiaTheme="minorEastAsia" w:hAnsiTheme="minorHAnsi" w:cstheme="minorBidi"/>
          <w:sz w:val="20"/>
          <w:szCs w:val="20"/>
          <w:lang w:val="en-US"/>
        </w:rPr>
      </w:pPr>
      <w:r w:rsidRPr="005623F1">
        <w:rPr>
          <w:rFonts w:asciiTheme="minorHAnsi" w:eastAsia="Yu Mincho" w:hAnsiTheme="minorHAnsi" w:cstheme="minorBidi"/>
          <w:sz w:val="20"/>
          <w:szCs w:val="20"/>
          <w:lang w:val="en-US"/>
        </w:rPr>
        <w:t>Carmen has prepared an em</w:t>
      </w:r>
      <w:r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ail to send </w:t>
      </w:r>
      <w:r w:rsidR="58A4E43F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out </w:t>
      </w:r>
      <w:r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>t</w:t>
      </w:r>
      <w:r w:rsidR="59DC55FD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o send to the existing (old) members of the board </w:t>
      </w:r>
      <w:r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to inform them of the </w:t>
      </w:r>
      <w:r w:rsidR="7CDE7A26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>changes that will be proposed in the editorial board</w:t>
      </w:r>
      <w:r w:rsidR="2CDCA05F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 and that will be discussed </w:t>
      </w:r>
      <w:r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>In Durham</w:t>
      </w:r>
      <w:r w:rsidR="283C651C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>. Carmen will share the content of this email in Nancy. She will then send it</w:t>
      </w:r>
      <w:r w:rsidR="05970238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. </w:t>
      </w:r>
    </w:p>
    <w:p w14:paraId="3332324D" w14:textId="3D9DDE87" w:rsidR="009937B3" w:rsidRPr="005623F1" w:rsidRDefault="05970238" w:rsidP="623EF713">
      <w:pPr>
        <w:pStyle w:val="ListParagraph"/>
        <w:widowControl w:val="0"/>
        <w:numPr>
          <w:ilvl w:val="0"/>
          <w:numId w:val="1"/>
        </w:numPr>
        <w:tabs>
          <w:tab w:val="left" w:pos="709"/>
        </w:tabs>
        <w:spacing w:before="1"/>
        <w:rPr>
          <w:rFonts w:asciiTheme="minorHAnsi" w:eastAsiaTheme="minorEastAsia" w:hAnsiTheme="minorHAnsi" w:cstheme="minorBidi"/>
          <w:sz w:val="20"/>
          <w:szCs w:val="20"/>
          <w:lang w:val="en-US"/>
        </w:rPr>
      </w:pPr>
      <w:r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>After her offer to Anne, Carmen received an answer from her. They will discuss some issues in Nancy</w:t>
      </w:r>
      <w:r w:rsidR="464B4C7B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 </w:t>
      </w:r>
      <w:r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to understand to what </w:t>
      </w:r>
      <w:r w:rsidR="4C958C4C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extent </w:t>
      </w:r>
      <w:r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>they can</w:t>
      </w:r>
      <w:r w:rsidR="65525521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 nicely and smoothly work together. </w:t>
      </w:r>
      <w:r w:rsidR="1363B003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>Based on</w:t>
      </w:r>
      <w:r w:rsidR="3D01E1D2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 this talk and the answers she will get from the board </w:t>
      </w:r>
      <w:proofErr w:type="gramStart"/>
      <w:r w:rsidR="3D01E1D2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>members,</w:t>
      </w:r>
      <w:proofErr w:type="gramEnd"/>
      <w:r w:rsidR="3D01E1D2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 </w:t>
      </w:r>
      <w:r w:rsidR="6D01A60E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>Carmen</w:t>
      </w:r>
      <w:r w:rsidR="3D01E1D2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 will prepare a proposal to be presented and presumably approved in Durham.</w:t>
      </w:r>
    </w:p>
    <w:p w14:paraId="7359BF98" w14:textId="2536815C" w:rsidR="009937B3" w:rsidRPr="005623F1" w:rsidRDefault="551085B4" w:rsidP="623EF713">
      <w:pPr>
        <w:pStyle w:val="ListParagraph"/>
        <w:widowControl w:val="0"/>
        <w:numPr>
          <w:ilvl w:val="0"/>
          <w:numId w:val="1"/>
        </w:numPr>
        <w:tabs>
          <w:tab w:val="left" w:pos="709"/>
        </w:tabs>
        <w:spacing w:before="1"/>
        <w:rPr>
          <w:rFonts w:asciiTheme="minorHAnsi" w:eastAsiaTheme="minorEastAsia" w:hAnsiTheme="minorHAnsi" w:cstheme="minorBidi"/>
          <w:sz w:val="20"/>
          <w:szCs w:val="20"/>
          <w:lang w:val="en-US"/>
        </w:rPr>
      </w:pPr>
      <w:r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Kasia Grzegorek will be in Durham from the 12 to the 14 of September. We must decide, together with Mark, </w:t>
      </w:r>
      <w:r w:rsidR="12B80A57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>a good</w:t>
      </w:r>
      <w:r w:rsidR="3236F9FA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 </w:t>
      </w:r>
      <w:r w:rsidR="7880ACC1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slot for the meeting. </w:t>
      </w:r>
      <w:r w:rsidR="560BE097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The editorial board will be informed and invited. </w:t>
      </w:r>
    </w:p>
    <w:p w14:paraId="2058D4D9" w14:textId="1ED406EA" w:rsidR="009937B3" w:rsidRPr="005623F1" w:rsidRDefault="785A7E5E" w:rsidP="623EF713">
      <w:pPr>
        <w:pStyle w:val="ListParagraph"/>
        <w:widowControl w:val="0"/>
        <w:numPr>
          <w:ilvl w:val="0"/>
          <w:numId w:val="1"/>
        </w:numPr>
        <w:tabs>
          <w:tab w:val="left" w:pos="709"/>
        </w:tabs>
        <w:spacing w:before="1"/>
        <w:rPr>
          <w:rFonts w:asciiTheme="minorHAnsi" w:eastAsiaTheme="minorEastAsia" w:hAnsiTheme="minorHAnsi" w:cstheme="minorBidi"/>
          <w:sz w:val="20"/>
          <w:szCs w:val="20"/>
          <w:lang w:val="en-US"/>
        </w:rPr>
      </w:pPr>
      <w:r w:rsidRPr="005623F1">
        <w:rPr>
          <w:rFonts w:asciiTheme="minorHAnsi" w:eastAsiaTheme="minorEastAsia" w:hAnsiTheme="minorHAnsi" w:cstheme="minorBidi"/>
          <w:sz w:val="20"/>
          <w:szCs w:val="20"/>
        </w:rPr>
        <w:t>Carmen</w:t>
      </w:r>
      <w:r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 has updated the text about LLHE on the CercleS website</w:t>
      </w:r>
      <w:r w:rsidR="491FFE92"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. She will share the text in Nancy. </w:t>
      </w:r>
    </w:p>
    <w:p w14:paraId="229D59F3" w14:textId="68392A90" w:rsidR="63868F8C" w:rsidRPr="005623F1" w:rsidRDefault="63868F8C" w:rsidP="14575BB7">
      <w:pPr>
        <w:tabs>
          <w:tab w:val="left" w:pos="993"/>
        </w:tabs>
        <w:rPr>
          <w:rStyle w:val="Policepardfaut2"/>
          <w:rFonts w:asciiTheme="minorHAnsi" w:hAnsiTheme="minorHAnsi" w:cstheme="minorBidi"/>
          <w:b/>
          <w:bCs/>
          <w:sz w:val="22"/>
          <w:szCs w:val="22"/>
          <w:lang w:val="en-US"/>
        </w:rPr>
      </w:pPr>
    </w:p>
    <w:p w14:paraId="040CDE32" w14:textId="1FB0B4A9" w:rsidR="007F4BC1" w:rsidRPr="005623F1" w:rsidRDefault="007F4BC1" w:rsidP="14575BB7">
      <w:pPr>
        <w:tabs>
          <w:tab w:val="left" w:pos="993"/>
        </w:tabs>
        <w:rPr>
          <w:rStyle w:val="Policepardfaut2"/>
          <w:rFonts w:asciiTheme="minorHAnsi" w:hAnsiTheme="minorHAnsi" w:cstheme="minorBidi"/>
          <w:b/>
          <w:bCs/>
          <w:sz w:val="22"/>
          <w:szCs w:val="22"/>
          <w:lang w:val="en-US"/>
        </w:rPr>
      </w:pPr>
      <w:r w:rsidRPr="005623F1">
        <w:rPr>
          <w:rStyle w:val="Policepardfaut2"/>
          <w:rFonts w:asciiTheme="minorHAnsi" w:hAnsiTheme="minorHAnsi" w:cstheme="minorBidi"/>
          <w:b/>
          <w:bCs/>
          <w:sz w:val="22"/>
          <w:szCs w:val="22"/>
          <w:lang w:val="en-US"/>
        </w:rPr>
        <w:t>Update from Secretary General / assistant:</w:t>
      </w:r>
    </w:p>
    <w:p w14:paraId="1299C43A" w14:textId="77777777" w:rsidR="009E24F3" w:rsidRPr="005623F1" w:rsidRDefault="009E24F3" w:rsidP="14575BB7">
      <w:pPr>
        <w:tabs>
          <w:tab w:val="left" w:pos="993"/>
        </w:tabs>
        <w:rPr>
          <w:rFonts w:asciiTheme="minorHAnsi" w:hAnsiTheme="minorHAnsi" w:cstheme="minorBidi"/>
          <w:lang w:val="en-US"/>
        </w:rPr>
      </w:pPr>
    </w:p>
    <w:p w14:paraId="6B8F17CC" w14:textId="62E27003" w:rsidR="007F4BC1" w:rsidRPr="005623F1" w:rsidRDefault="007F4BC1" w:rsidP="14575BB7">
      <w:pPr>
        <w:ind w:left="284" w:firstLine="142"/>
        <w:rPr>
          <w:rFonts w:asciiTheme="minorHAnsi" w:hAnsiTheme="minorHAnsi" w:cstheme="minorBidi"/>
          <w:b/>
          <w:bCs/>
          <w:lang w:val="en-US"/>
        </w:rPr>
      </w:pPr>
      <w:r w:rsidRPr="005623F1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 xml:space="preserve">a.   Membership management: </w:t>
      </w:r>
    </w:p>
    <w:p w14:paraId="209B2D2A" w14:textId="0EF1E447" w:rsidR="008A2CA6" w:rsidRPr="005623F1" w:rsidRDefault="008A2CA6" w:rsidP="14575BB7">
      <w:pPr>
        <w:pStyle w:val="ListParagraph"/>
        <w:ind w:left="709"/>
        <w:rPr>
          <w:rStyle w:val="Policepardfaut2"/>
          <w:rFonts w:asciiTheme="minorHAnsi" w:hAnsiTheme="minorHAnsi" w:cstheme="minorBidi"/>
          <w:sz w:val="20"/>
          <w:szCs w:val="20"/>
          <w:lang w:val="en-US"/>
        </w:rPr>
      </w:pPr>
      <w:r w:rsidRPr="005623F1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 xml:space="preserve">Total: </w:t>
      </w:r>
      <w:r w:rsidR="00CC567C" w:rsidRPr="005623F1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>40</w:t>
      </w:r>
      <w:r w:rsidR="007810AA" w:rsidRPr="005623F1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>4</w:t>
      </w:r>
      <w:r w:rsidRPr="005623F1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 xml:space="preserve"> </w:t>
      </w:r>
      <w:r w:rsidRPr="005623F1">
        <w:rPr>
          <w:rFonts w:asciiTheme="minorHAnsi" w:eastAsia="Calibri" w:hAnsiTheme="minorHAnsi" w:cstheme="minorBidi"/>
          <w:sz w:val="20"/>
          <w:szCs w:val="20"/>
          <w:lang w:val="en-US"/>
        </w:rPr>
        <w:t>→</w:t>
      </w:r>
      <w:r w:rsidRPr="005623F1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 xml:space="preserve"> </w:t>
      </w:r>
      <w:r w:rsidR="009E24F3" w:rsidRPr="005623F1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>37</w:t>
      </w:r>
      <w:r w:rsidR="00CC567C" w:rsidRPr="005623F1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>8</w:t>
      </w:r>
      <w:r w:rsidR="009E24F3" w:rsidRPr="005623F1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 xml:space="preserve"> </w:t>
      </w:r>
      <w:r w:rsidR="007F4BC1" w:rsidRPr="005623F1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>members (from NAs);</w:t>
      </w:r>
      <w:r w:rsidR="007F4BC1" w:rsidRPr="005623F1">
        <w:rPr>
          <w:rStyle w:val="Policepardfaut2"/>
          <w:rFonts w:asciiTheme="minorHAnsi" w:eastAsia="Times New Roman" w:hAnsiTheme="minorHAnsi" w:cstheme="minorBidi"/>
          <w:sz w:val="20"/>
          <w:szCs w:val="20"/>
          <w:lang w:val="en-US"/>
        </w:rPr>
        <w:t xml:space="preserve"> </w:t>
      </w:r>
      <w:r w:rsidR="007F4BC1" w:rsidRPr="005623F1">
        <w:rPr>
          <w:rStyle w:val="Policepardfaut2"/>
          <w:rFonts w:asciiTheme="minorHAnsi" w:eastAsia="Times New Roman" w:hAnsiTheme="minorHAnsi" w:cstheme="minorBidi"/>
          <w:b/>
          <w:bCs/>
          <w:sz w:val="20"/>
          <w:szCs w:val="20"/>
          <w:lang w:val="en-US"/>
        </w:rPr>
        <w:t>2</w:t>
      </w:r>
      <w:r w:rsidR="007810AA" w:rsidRPr="005623F1">
        <w:rPr>
          <w:rStyle w:val="Policepardfaut2"/>
          <w:rFonts w:asciiTheme="minorHAnsi" w:eastAsia="Times New Roman" w:hAnsiTheme="minorHAnsi" w:cstheme="minorBidi"/>
          <w:b/>
          <w:bCs/>
          <w:sz w:val="20"/>
          <w:szCs w:val="20"/>
          <w:lang w:val="en-US"/>
        </w:rPr>
        <w:t>3</w:t>
      </w:r>
      <w:r w:rsidR="007F4BC1" w:rsidRPr="005623F1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 xml:space="preserve"> Associate Members</w:t>
      </w:r>
      <w:r w:rsidR="44AB2A44" w:rsidRPr="005623F1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>;</w:t>
      </w:r>
      <w:r w:rsidR="007F4BC1" w:rsidRPr="005623F1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 xml:space="preserve"> </w:t>
      </w:r>
      <w:r w:rsidRPr="005623F1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>3</w:t>
      </w:r>
      <w:r w:rsidRPr="005623F1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 xml:space="preserve"> Honorary members.</w:t>
      </w:r>
      <w:r w:rsidR="4FC606AD" w:rsidRPr="005623F1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 xml:space="preserve"> ==&gt; 40</w:t>
      </w:r>
      <w:r w:rsidR="007810AA" w:rsidRPr="005623F1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>4</w:t>
      </w:r>
    </w:p>
    <w:p w14:paraId="42DF00DB" w14:textId="10D5D325" w:rsidR="00991486" w:rsidRPr="005623F1" w:rsidRDefault="35EF3654" w:rsidP="14575BB7">
      <w:pPr>
        <w:pStyle w:val="ListParagraph"/>
        <w:ind w:left="709"/>
        <w:rPr>
          <w:rFonts w:asciiTheme="minorHAnsi" w:hAnsiTheme="minorHAnsi" w:cstheme="minorBidi"/>
          <w:sz w:val="20"/>
          <w:szCs w:val="20"/>
          <w:lang w:val="en-US"/>
        </w:rPr>
      </w:pPr>
      <w:r w:rsidRPr="005623F1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>Website s</w:t>
      </w:r>
      <w:r w:rsidR="007F4BC1" w:rsidRPr="005623F1">
        <w:rPr>
          <w:rStyle w:val="normaltextrun"/>
          <w:rFonts w:asciiTheme="minorHAnsi" w:hAnsiTheme="minorHAnsi" w:cstheme="minorBidi"/>
          <w:sz w:val="20"/>
          <w:szCs w:val="20"/>
          <w:shd w:val="clear" w:color="auto" w:fill="FFFFFF"/>
          <w:lang w:val="en-US"/>
        </w:rPr>
        <w:t>ubscribers</w:t>
      </w:r>
      <w:r w:rsidR="580DF235" w:rsidRPr="005623F1">
        <w:rPr>
          <w:rStyle w:val="normaltextrun"/>
          <w:rFonts w:asciiTheme="minorHAnsi" w:hAnsiTheme="minorHAnsi" w:cstheme="minorBidi"/>
          <w:sz w:val="20"/>
          <w:szCs w:val="20"/>
          <w:shd w:val="clear" w:color="auto" w:fill="FFFFFF"/>
          <w:lang w:val="en-US"/>
        </w:rPr>
        <w:t>:</w:t>
      </w:r>
      <w:r w:rsidR="00304051" w:rsidRPr="005623F1">
        <w:rPr>
          <w:rStyle w:val="normaltextrun"/>
          <w:rFonts w:asciiTheme="minorHAnsi" w:hAnsiTheme="minorHAnsi" w:cstheme="minorBidi"/>
          <w:sz w:val="20"/>
          <w:szCs w:val="20"/>
          <w:shd w:val="clear" w:color="auto" w:fill="FFFFFF"/>
          <w:lang w:val="en-US"/>
        </w:rPr>
        <w:t xml:space="preserve"> </w:t>
      </w:r>
      <w:r w:rsidR="00224A00" w:rsidRPr="005623F1">
        <w:rPr>
          <w:rFonts w:asciiTheme="minorHAnsi" w:hAnsiTheme="minorHAnsi" w:cstheme="minorBidi"/>
          <w:sz w:val="20"/>
          <w:szCs w:val="20"/>
          <w:lang w:val="en-US"/>
        </w:rPr>
        <w:t>10</w:t>
      </w:r>
      <w:r w:rsidR="6EA89B91" w:rsidRPr="005623F1">
        <w:rPr>
          <w:rFonts w:asciiTheme="minorHAnsi" w:hAnsiTheme="minorHAnsi" w:cstheme="minorBidi"/>
          <w:sz w:val="20"/>
          <w:szCs w:val="20"/>
          <w:lang w:val="en-US"/>
        </w:rPr>
        <w:t>61</w:t>
      </w:r>
      <w:r w:rsidR="007356AE" w:rsidRPr="005623F1">
        <w:rPr>
          <w:rFonts w:asciiTheme="minorHAnsi" w:hAnsiTheme="minorHAnsi" w:cstheme="minorBidi"/>
          <w:sz w:val="20"/>
          <w:szCs w:val="20"/>
          <w:lang w:val="en-US"/>
        </w:rPr>
        <w:t xml:space="preserve"> </w:t>
      </w:r>
      <w:r w:rsidR="008607B2" w:rsidRPr="005623F1">
        <w:rPr>
          <w:rStyle w:val="normaltextrun"/>
          <w:rFonts w:asciiTheme="minorHAnsi" w:hAnsiTheme="minorHAnsi" w:cstheme="minorBidi"/>
          <w:sz w:val="20"/>
          <w:szCs w:val="20"/>
          <w:shd w:val="clear" w:color="auto" w:fill="FFFFFF"/>
          <w:lang w:val="en-US"/>
        </w:rPr>
        <w:t>all incl. admin</w:t>
      </w:r>
      <w:r w:rsidR="002D03FB" w:rsidRPr="005623F1">
        <w:rPr>
          <w:rStyle w:val="normaltextrun"/>
          <w:rFonts w:asciiTheme="minorHAnsi" w:hAnsiTheme="minorHAnsi" w:cstheme="minorBidi"/>
          <w:sz w:val="20"/>
          <w:szCs w:val="20"/>
          <w:shd w:val="clear" w:color="auto" w:fill="FFFFFF"/>
          <w:lang w:val="en-US"/>
        </w:rPr>
        <w:t xml:space="preserve"> (</w:t>
      </w:r>
      <w:r w:rsidR="007810AA" w:rsidRPr="005623F1">
        <w:rPr>
          <w:rStyle w:val="normaltextrun"/>
          <w:rFonts w:asciiTheme="minorHAnsi" w:hAnsiTheme="minorHAnsi" w:cstheme="minorBidi"/>
          <w:sz w:val="20"/>
          <w:szCs w:val="20"/>
          <w:shd w:val="clear" w:color="auto" w:fill="FFFFFF"/>
          <w:lang w:val="en-US"/>
        </w:rPr>
        <w:t xml:space="preserve">on </w:t>
      </w:r>
      <w:r w:rsidR="4D0C5112" w:rsidRPr="005623F1">
        <w:rPr>
          <w:rStyle w:val="normaltextrun"/>
          <w:rFonts w:asciiTheme="minorHAnsi" w:hAnsiTheme="minorHAnsi" w:cstheme="minorBidi"/>
          <w:sz w:val="20"/>
          <w:szCs w:val="20"/>
          <w:shd w:val="clear" w:color="auto" w:fill="FFFFFF"/>
          <w:lang w:val="en-US"/>
        </w:rPr>
        <w:t>05</w:t>
      </w:r>
      <w:r w:rsidR="002D03FB" w:rsidRPr="005623F1">
        <w:rPr>
          <w:rStyle w:val="normaltextrun"/>
          <w:rFonts w:asciiTheme="minorHAnsi" w:hAnsiTheme="minorHAnsi" w:cstheme="minorBidi"/>
          <w:sz w:val="20"/>
          <w:szCs w:val="20"/>
          <w:shd w:val="clear" w:color="auto" w:fill="FFFFFF"/>
          <w:lang w:val="en-US"/>
        </w:rPr>
        <w:t>.0</w:t>
      </w:r>
      <w:r w:rsidR="3A5CC008" w:rsidRPr="005623F1">
        <w:rPr>
          <w:rStyle w:val="normaltextrun"/>
          <w:rFonts w:asciiTheme="minorHAnsi" w:hAnsiTheme="minorHAnsi" w:cstheme="minorBidi"/>
          <w:sz w:val="20"/>
          <w:szCs w:val="20"/>
          <w:shd w:val="clear" w:color="auto" w:fill="FFFFFF"/>
          <w:lang w:val="en-US"/>
        </w:rPr>
        <w:t>6</w:t>
      </w:r>
      <w:r w:rsidR="002D03FB" w:rsidRPr="005623F1">
        <w:rPr>
          <w:rStyle w:val="normaltextrun"/>
          <w:rFonts w:asciiTheme="minorHAnsi" w:hAnsiTheme="minorHAnsi" w:cstheme="minorBidi"/>
          <w:sz w:val="20"/>
          <w:szCs w:val="20"/>
          <w:shd w:val="clear" w:color="auto" w:fill="FFFFFF"/>
          <w:lang w:val="en-US"/>
        </w:rPr>
        <w:t>.2024)</w:t>
      </w:r>
      <w:r w:rsidR="00E857C3" w:rsidRPr="005623F1">
        <w:rPr>
          <w:rFonts w:asciiTheme="minorHAnsi" w:hAnsiTheme="minorHAnsi" w:cstheme="minorBidi"/>
          <w:sz w:val="20"/>
          <w:szCs w:val="20"/>
          <w:lang w:val="en-US"/>
        </w:rPr>
        <w:t xml:space="preserve"> </w:t>
      </w:r>
    </w:p>
    <w:p w14:paraId="77C2DEFB" w14:textId="77777777" w:rsidR="00961E6A" w:rsidRPr="005623F1" w:rsidRDefault="00961E6A" w:rsidP="14575BB7">
      <w:pPr>
        <w:rPr>
          <w:rFonts w:asciiTheme="minorHAnsi" w:hAnsiTheme="minorHAnsi" w:cstheme="minorBidi"/>
          <w:sz w:val="20"/>
          <w:szCs w:val="20"/>
          <w:lang w:val="en-US"/>
        </w:rPr>
      </w:pPr>
    </w:p>
    <w:p w14:paraId="4F9F5CBD" w14:textId="375F4893" w:rsidR="00D81E21" w:rsidRPr="005623F1" w:rsidRDefault="00954982" w:rsidP="14575BB7">
      <w:pPr>
        <w:tabs>
          <w:tab w:val="left" w:pos="709"/>
        </w:tabs>
        <w:ind w:left="709" w:hanging="709"/>
        <w:jc w:val="both"/>
        <w:rPr>
          <w:rFonts w:asciiTheme="minorHAnsi" w:eastAsia="MS Mincho" w:hAnsiTheme="minorHAnsi" w:cstheme="minorBidi"/>
          <w:sz w:val="20"/>
          <w:szCs w:val="20"/>
          <w:lang w:val="en-GB"/>
        </w:rPr>
      </w:pPr>
      <w:r w:rsidRPr="005623F1">
        <w:rPr>
          <w:rFonts w:asciiTheme="minorHAnsi" w:eastAsia="MS Mincho" w:hAnsiTheme="minorHAnsi" w:cstheme="minorHAnsi"/>
          <w:sz w:val="20"/>
          <w:szCs w:val="20"/>
          <w:lang w:val="en-GB"/>
        </w:rPr>
        <w:tab/>
      </w:r>
      <w:r w:rsidRPr="005623F1">
        <w:rPr>
          <w:rFonts w:asciiTheme="minorHAnsi" w:eastAsia="MS Mincho" w:hAnsiTheme="minorHAnsi" w:cstheme="minorBidi"/>
          <w:sz w:val="20"/>
          <w:szCs w:val="20"/>
          <w:lang w:val="en-GB"/>
        </w:rPr>
        <w:t xml:space="preserve">Request for associate membership from the </w:t>
      </w:r>
      <w:hyperlink r:id="rId10" w:history="1">
        <w:r w:rsidRPr="005623F1">
          <w:rPr>
            <w:rStyle w:val="Hyperlink"/>
            <w:rFonts w:asciiTheme="minorHAnsi" w:eastAsia="MS Mincho" w:hAnsiTheme="minorHAnsi" w:cstheme="minorBidi"/>
            <w:sz w:val="20"/>
            <w:szCs w:val="20"/>
            <w:lang w:val="en-GB"/>
          </w:rPr>
          <w:t xml:space="preserve">Language </w:t>
        </w:r>
        <w:proofErr w:type="spellStart"/>
        <w:r w:rsidRPr="005623F1">
          <w:rPr>
            <w:rStyle w:val="Hyperlink"/>
            <w:rFonts w:asciiTheme="minorHAnsi" w:eastAsia="MS Mincho" w:hAnsiTheme="minorHAnsi" w:cstheme="minorBidi"/>
            <w:sz w:val="20"/>
            <w:szCs w:val="20"/>
            <w:lang w:val="en-GB"/>
          </w:rPr>
          <w:t>Center</w:t>
        </w:r>
        <w:proofErr w:type="spellEnd"/>
      </w:hyperlink>
      <w:r w:rsidRPr="005623F1">
        <w:rPr>
          <w:rFonts w:asciiTheme="minorHAnsi" w:eastAsia="MS Mincho" w:hAnsiTheme="minorHAnsi" w:cstheme="minorBidi"/>
          <w:sz w:val="20"/>
          <w:szCs w:val="20"/>
          <w:lang w:val="en-GB"/>
        </w:rPr>
        <w:t xml:space="preserve">: </w:t>
      </w:r>
      <w:hyperlink r:id="rId11" w:history="1">
        <w:r w:rsidRPr="005623F1">
          <w:rPr>
            <w:rStyle w:val="Hyperlink"/>
            <w:rFonts w:asciiTheme="minorHAnsi" w:eastAsia="MS Mincho" w:hAnsiTheme="minorHAnsi" w:cstheme="minorBidi"/>
            <w:sz w:val="20"/>
            <w:szCs w:val="20"/>
            <w:lang w:val="en-GB"/>
          </w:rPr>
          <w:t>Mohammed VI Polytechnic University (UM6P)</w:t>
        </w:r>
      </w:hyperlink>
      <w:r w:rsidRPr="005623F1">
        <w:rPr>
          <w:rFonts w:asciiTheme="minorHAnsi" w:eastAsia="MS Mincho" w:hAnsiTheme="minorHAnsi" w:cstheme="minorBidi"/>
          <w:sz w:val="20"/>
          <w:szCs w:val="20"/>
          <w:lang w:val="en-GB"/>
        </w:rPr>
        <w:t xml:space="preserve"> Morocco (application form</w:t>
      </w:r>
      <w:r w:rsidR="001A7FA5" w:rsidRPr="005623F1">
        <w:rPr>
          <w:rFonts w:asciiTheme="minorHAnsi" w:eastAsia="MS Mincho" w:hAnsiTheme="minorHAnsi" w:cstheme="minorBidi"/>
          <w:sz w:val="20"/>
          <w:szCs w:val="20"/>
          <w:lang w:val="en-GB"/>
        </w:rPr>
        <w:t xml:space="preserve"> in this EC meeting Teams folder; membership fee already paid…</w:t>
      </w:r>
      <w:r w:rsidRPr="005623F1">
        <w:rPr>
          <w:rFonts w:asciiTheme="minorHAnsi" w:eastAsia="MS Mincho" w:hAnsiTheme="minorHAnsi" w:cstheme="minorBidi"/>
          <w:sz w:val="20"/>
          <w:szCs w:val="20"/>
          <w:lang w:val="en-GB"/>
        </w:rPr>
        <w:t>)</w:t>
      </w:r>
    </w:p>
    <w:p w14:paraId="26B659D1" w14:textId="77777777" w:rsidR="0054532C" w:rsidRPr="009663E4" w:rsidRDefault="0054532C" w:rsidP="20B4840E">
      <w:pPr>
        <w:pStyle w:val="ListParagraph"/>
        <w:ind w:left="709"/>
        <w:rPr>
          <w:rFonts w:asciiTheme="minorHAnsi" w:hAnsiTheme="minorHAnsi" w:cstheme="minorBidi"/>
          <w:b/>
          <w:bCs/>
          <w:sz w:val="20"/>
          <w:szCs w:val="20"/>
          <w:lang w:val="en-US"/>
        </w:rPr>
      </w:pPr>
    </w:p>
    <w:p w14:paraId="1C629918" w14:textId="60648EA6" w:rsidR="00AE7850" w:rsidRPr="005623F1" w:rsidRDefault="00AE7850" w:rsidP="14575BB7">
      <w:pPr>
        <w:pStyle w:val="ListParagraph"/>
        <w:ind w:left="709"/>
        <w:rPr>
          <w:rFonts w:asciiTheme="minorHAnsi" w:hAnsiTheme="minorHAnsi" w:cstheme="minorBidi"/>
          <w:b/>
          <w:bCs/>
          <w:sz w:val="20"/>
          <w:szCs w:val="20"/>
          <w:lang w:val="en-US"/>
        </w:rPr>
      </w:pPr>
      <w:r w:rsidRPr="005623F1">
        <w:rPr>
          <w:rFonts w:asciiTheme="minorHAnsi" w:hAnsiTheme="minorHAnsi" w:cstheme="minorBidi"/>
          <w:b/>
          <w:bCs/>
          <w:sz w:val="20"/>
          <w:szCs w:val="20"/>
          <w:lang w:val="en-US"/>
        </w:rPr>
        <w:t>Next e-bulletin</w:t>
      </w:r>
      <w:r w:rsidR="005623F1">
        <w:rPr>
          <w:rFonts w:asciiTheme="minorHAnsi" w:hAnsiTheme="minorHAnsi" w:cstheme="minorBidi"/>
          <w:b/>
          <w:bCs/>
          <w:sz w:val="20"/>
          <w:szCs w:val="20"/>
          <w:lang w:val="en-US"/>
        </w:rPr>
        <w:t xml:space="preserve"> (end of August)</w:t>
      </w:r>
    </w:p>
    <w:p w14:paraId="1EC025DE" w14:textId="22BE425A" w:rsidR="00903A0D" w:rsidRDefault="00903A0D" w:rsidP="6AFEAA69">
      <w:pPr>
        <w:spacing w:line="259" w:lineRule="auto"/>
        <w:ind w:left="708"/>
        <w:rPr>
          <w:rFonts w:asciiTheme="minorHAnsi" w:hAnsiTheme="minorHAnsi" w:cstheme="minorBidi"/>
          <w:sz w:val="20"/>
          <w:szCs w:val="20"/>
          <w:lang w:val="en-US"/>
        </w:rPr>
      </w:pPr>
      <w:r w:rsidRPr="6AFEAA69">
        <w:rPr>
          <w:rFonts w:asciiTheme="minorHAnsi" w:hAnsiTheme="minorHAnsi" w:cstheme="minorBidi"/>
          <w:sz w:val="20"/>
          <w:szCs w:val="20"/>
          <w:lang w:val="en-US"/>
        </w:rPr>
        <w:t xml:space="preserve">- </w:t>
      </w:r>
      <w:r w:rsidR="009663E4" w:rsidRPr="6AFEAA69">
        <w:rPr>
          <w:rFonts w:asciiTheme="minorHAnsi" w:hAnsiTheme="minorHAnsi" w:cstheme="minorBidi"/>
          <w:sz w:val="20"/>
          <w:szCs w:val="20"/>
          <w:lang w:val="en-US"/>
        </w:rPr>
        <w:t xml:space="preserve"> </w:t>
      </w:r>
      <w:r w:rsidR="6486B211" w:rsidRPr="6AFEAA69">
        <w:rPr>
          <w:rFonts w:asciiTheme="minorHAnsi" w:hAnsiTheme="minorHAnsi" w:cstheme="minorBidi"/>
          <w:sz w:val="20"/>
          <w:szCs w:val="20"/>
          <w:lang w:val="en-US"/>
        </w:rPr>
        <w:t xml:space="preserve"> </w:t>
      </w:r>
      <w:r w:rsidR="009663E4" w:rsidRPr="6AFEAA69">
        <w:rPr>
          <w:rFonts w:asciiTheme="minorHAnsi" w:hAnsiTheme="minorHAnsi" w:cstheme="minorBidi"/>
          <w:sz w:val="20"/>
          <w:szCs w:val="20"/>
          <w:lang w:val="en-US"/>
        </w:rPr>
        <w:t>farewell by the EC – with each EC member sharing some thoughts and reflections</w:t>
      </w:r>
    </w:p>
    <w:p w14:paraId="28178177" w14:textId="28CE70A6" w:rsidR="00903A0D" w:rsidRDefault="009663E4" w:rsidP="2CBE3A15">
      <w:pPr>
        <w:spacing w:line="259" w:lineRule="auto"/>
        <w:ind w:left="708"/>
        <w:rPr>
          <w:rFonts w:asciiTheme="minorHAnsi" w:hAnsiTheme="minorHAnsi" w:cstheme="minorBidi"/>
          <w:sz w:val="20"/>
          <w:szCs w:val="20"/>
          <w:lang w:val="en-US"/>
        </w:rPr>
      </w:pPr>
      <w:r w:rsidRPr="0043755D">
        <w:rPr>
          <w:rFonts w:asciiTheme="minorHAnsi" w:hAnsiTheme="minorHAnsi" w:cstheme="minorBidi"/>
          <w:sz w:val="20"/>
          <w:szCs w:val="20"/>
          <w:lang w:val="en-US"/>
        </w:rPr>
        <w:t xml:space="preserve"> </w:t>
      </w:r>
      <w:r w:rsidR="00903A0D">
        <w:rPr>
          <w:rFonts w:asciiTheme="minorHAnsi" w:hAnsiTheme="minorHAnsi" w:cstheme="minorBidi"/>
          <w:sz w:val="20"/>
          <w:szCs w:val="20"/>
          <w:lang w:val="en-US"/>
        </w:rPr>
        <w:t xml:space="preserve">- </w:t>
      </w:r>
      <w:r w:rsidRPr="0043755D">
        <w:rPr>
          <w:rFonts w:asciiTheme="minorHAnsi" w:hAnsiTheme="minorHAnsi" w:cstheme="minorBidi"/>
          <w:sz w:val="20"/>
          <w:szCs w:val="20"/>
          <w:lang w:val="en-US"/>
        </w:rPr>
        <w:t xml:space="preserve"> LLHE publication policy</w:t>
      </w:r>
    </w:p>
    <w:p w14:paraId="706D8D13" w14:textId="3F34555D" w:rsidR="14575BB7" w:rsidRDefault="00903A0D" w:rsidP="005623F1">
      <w:pPr>
        <w:spacing w:line="259" w:lineRule="auto"/>
        <w:ind w:left="851" w:hanging="143"/>
        <w:rPr>
          <w:rFonts w:asciiTheme="minorHAnsi" w:hAnsiTheme="minorHAnsi" w:cstheme="minorBidi"/>
          <w:sz w:val="20"/>
          <w:szCs w:val="20"/>
          <w:lang w:val="en-US"/>
        </w:rPr>
      </w:pPr>
      <w:r w:rsidRPr="5E1C6456">
        <w:rPr>
          <w:rFonts w:asciiTheme="minorHAnsi" w:hAnsiTheme="minorHAnsi" w:cstheme="minorBidi"/>
          <w:sz w:val="20"/>
          <w:szCs w:val="20"/>
          <w:lang w:val="en-US"/>
        </w:rPr>
        <w:t>-   Report (</w:t>
      </w:r>
      <w:r w:rsidR="15BD52D8" w:rsidRPr="5E1C6456">
        <w:rPr>
          <w:rFonts w:asciiTheme="minorHAnsi" w:hAnsiTheme="minorHAnsi" w:cstheme="minorBidi"/>
          <w:sz w:val="20"/>
          <w:szCs w:val="20"/>
          <w:lang w:val="en-US"/>
        </w:rPr>
        <w:t>with</w:t>
      </w:r>
      <w:r w:rsidRPr="5E1C6456">
        <w:rPr>
          <w:rFonts w:asciiTheme="minorHAnsi" w:hAnsiTheme="minorHAnsi" w:cstheme="minorBidi"/>
          <w:sz w:val="20"/>
          <w:szCs w:val="20"/>
          <w:lang w:val="en-US"/>
        </w:rPr>
        <w:t xml:space="preserve"> pictures) on Teacher Training </w:t>
      </w:r>
      <w:r w:rsidR="005623F1">
        <w:rPr>
          <w:rFonts w:asciiTheme="minorHAnsi" w:hAnsiTheme="minorHAnsi" w:cstheme="minorBidi"/>
          <w:sz w:val="20"/>
          <w:szCs w:val="20"/>
          <w:lang w:val="en-US"/>
        </w:rPr>
        <w:t>W</w:t>
      </w:r>
      <w:r w:rsidRPr="5E1C6456">
        <w:rPr>
          <w:rFonts w:asciiTheme="minorHAnsi" w:hAnsiTheme="minorHAnsi" w:cstheme="minorBidi"/>
          <w:sz w:val="20"/>
          <w:szCs w:val="20"/>
          <w:lang w:val="en-US"/>
        </w:rPr>
        <w:t xml:space="preserve">eek </w:t>
      </w:r>
      <w:r w:rsidR="005623F1">
        <w:rPr>
          <w:rFonts w:asciiTheme="minorHAnsi" w:hAnsiTheme="minorHAnsi" w:cstheme="minorBidi"/>
          <w:sz w:val="20"/>
          <w:szCs w:val="20"/>
          <w:lang w:val="en-US"/>
        </w:rPr>
        <w:t xml:space="preserve">in Nancy, </w:t>
      </w:r>
      <w:r w:rsidR="5176307D" w:rsidRPr="5E1C6456">
        <w:rPr>
          <w:rFonts w:asciiTheme="minorHAnsi" w:hAnsiTheme="minorHAnsi" w:cstheme="minorBidi"/>
          <w:sz w:val="20"/>
          <w:szCs w:val="20"/>
          <w:lang w:val="en-US"/>
        </w:rPr>
        <w:t>including testimonials from 3 or 4 participants across Europe.</w:t>
      </w:r>
    </w:p>
    <w:p w14:paraId="3D7283DF" w14:textId="2E7A2320" w:rsidR="14575BB7" w:rsidRDefault="009663E4" w:rsidP="14575BB7">
      <w:pPr>
        <w:spacing w:line="259" w:lineRule="auto"/>
        <w:ind w:left="708"/>
        <w:rPr>
          <w:rFonts w:asciiTheme="minorHAnsi" w:hAnsiTheme="minorHAnsi" w:cstheme="minorBidi"/>
          <w:sz w:val="20"/>
          <w:szCs w:val="20"/>
          <w:lang w:val="en-US"/>
        </w:rPr>
      </w:pPr>
      <w:r w:rsidRPr="14575BB7">
        <w:rPr>
          <w:rFonts w:asciiTheme="minorHAnsi" w:hAnsiTheme="minorHAnsi" w:cstheme="minorBidi"/>
          <w:sz w:val="20"/>
          <w:szCs w:val="20"/>
          <w:lang w:val="en-US"/>
        </w:rPr>
        <w:t xml:space="preserve"> </w:t>
      </w:r>
    </w:p>
    <w:p w14:paraId="0C4A4FB2" w14:textId="2CA6B7BE" w:rsidR="57FB4904" w:rsidRPr="00FC5212" w:rsidRDefault="00FC5212" w:rsidP="00FC5212">
      <w:pPr>
        <w:ind w:left="284"/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</w:pPr>
      <w:r w:rsidRPr="0043755D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 xml:space="preserve">b.     </w:t>
      </w:r>
      <w:r w:rsidR="57FB4904" w:rsidRPr="00FC5212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>Timeline Elections to Cerc</w:t>
      </w:r>
      <w:r w:rsidR="7CD6182F" w:rsidRPr="00FC5212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>le</w:t>
      </w:r>
      <w:r w:rsidR="57FB4904" w:rsidRPr="00FC5212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>S Executive Committee 2024</w:t>
      </w:r>
      <w:r w:rsidR="00354CAB" w:rsidRPr="00FC5212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 xml:space="preserve">: </w:t>
      </w:r>
      <w:r w:rsidR="00AE7850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 xml:space="preserve"> </w:t>
      </w:r>
    </w:p>
    <w:p w14:paraId="499C1337" w14:textId="53D25488" w:rsidR="57FB4904" w:rsidRPr="00945B9E" w:rsidRDefault="57FB4904" w:rsidP="7A151713">
      <w:pPr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  <w:lang w:val="en-US"/>
        </w:rPr>
      </w:pPr>
      <w:r w:rsidRPr="63868F8C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  <w:lang w:val="en-US"/>
        </w:rPr>
        <w:t xml:space="preserve"> </w:t>
      </w:r>
    </w:p>
    <w:p w14:paraId="43443EA3" w14:textId="30BB8F24" w:rsidR="00A01AED" w:rsidRPr="00903A0D" w:rsidRDefault="00A01AED" w:rsidP="6AFEAA69">
      <w:pPr>
        <w:pStyle w:val="ListParagraph"/>
        <w:numPr>
          <w:ilvl w:val="0"/>
          <w:numId w:val="13"/>
        </w:numPr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</w:pPr>
      <w:r w:rsidRPr="6AFEAA69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 xml:space="preserve">Meet the </w:t>
      </w:r>
      <w:proofErr w:type="gramStart"/>
      <w:r w:rsidRPr="6AFEAA69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>candidates</w:t>
      </w:r>
      <w:proofErr w:type="gramEnd"/>
      <w:r w:rsidRPr="6AFEAA69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 xml:space="preserve"> webinar in June?</w:t>
      </w:r>
      <w:r w:rsidR="00090DA3" w:rsidRPr="6AFEAA69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 xml:space="preserve"> </w:t>
      </w:r>
      <w:r w:rsidR="6E715650" w:rsidRPr="6AFEAA69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>Suggestion for candidates to make a short video</w:t>
      </w:r>
      <w:r w:rsidR="00090DA3" w:rsidRPr="6AFEAA69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 xml:space="preserve">. </w:t>
      </w:r>
      <w:r w:rsidR="001A47ED" w:rsidRPr="6AFEAA69">
        <w:rPr>
          <w:rFonts w:asciiTheme="minorHAnsi" w:eastAsiaTheme="minorEastAsia" w:hAnsiTheme="minorHAnsi" w:cstheme="minorBidi"/>
          <w:b/>
          <w:bCs/>
          <w:color w:val="FF0000"/>
          <w:sz w:val="20"/>
          <w:szCs w:val="20"/>
          <w:lang w:val="en-US"/>
        </w:rPr>
        <w:t>Anne</w:t>
      </w:r>
      <w:r w:rsidR="001A47ED" w:rsidRPr="6AFEAA69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 xml:space="preserve"> will follow this up with the candidates. </w:t>
      </w:r>
      <w:r w:rsidR="3113A70C" w:rsidRPr="6AFEAA69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 xml:space="preserve"> </w:t>
      </w:r>
      <w:r w:rsidR="005623F1">
        <w:rPr>
          <w:rFonts w:asciiTheme="minorHAnsi" w:eastAsiaTheme="minorEastAsia" w:hAnsiTheme="minorHAnsi" w:cstheme="minorHAnsi"/>
          <w:color w:val="4471C4"/>
          <w:sz w:val="20"/>
          <w:szCs w:val="20"/>
          <w:lang w:val="en-US"/>
        </w:rPr>
        <w:t>→</w:t>
      </w:r>
      <w:r w:rsidR="3113A70C" w:rsidRPr="6AFEAA69">
        <w:rPr>
          <w:rFonts w:asciiTheme="minorHAnsi" w:eastAsiaTheme="minorEastAsia" w:hAnsiTheme="minorHAnsi" w:cstheme="minorBidi"/>
          <w:color w:val="4471C4"/>
          <w:sz w:val="20"/>
          <w:szCs w:val="20"/>
          <w:lang w:val="en-US"/>
        </w:rPr>
        <w:t xml:space="preserve"> the majority refused so the idea was abandoned.</w:t>
      </w:r>
    </w:p>
    <w:p w14:paraId="5CE3C9D7" w14:textId="1E70759D" w:rsidR="1DC0FA5B" w:rsidRPr="005623F1" w:rsidRDefault="1DC0FA5B" w:rsidP="6AFEAA69">
      <w:pPr>
        <w:pStyle w:val="ListParagraph"/>
        <w:numPr>
          <w:ilvl w:val="0"/>
          <w:numId w:val="13"/>
        </w:numPr>
        <w:rPr>
          <w:rFonts w:asciiTheme="minorHAnsi" w:eastAsiaTheme="minorEastAsia" w:hAnsiTheme="minorHAnsi" w:cstheme="minorBidi"/>
          <w:sz w:val="20"/>
          <w:szCs w:val="20"/>
          <w:lang w:val="en-US"/>
        </w:rPr>
      </w:pPr>
      <w:r w:rsidRPr="005623F1">
        <w:rPr>
          <w:rFonts w:asciiTheme="minorHAnsi" w:eastAsiaTheme="minorEastAsia" w:hAnsiTheme="minorHAnsi" w:cstheme="minorBidi"/>
          <w:sz w:val="20"/>
          <w:szCs w:val="20"/>
          <w:lang w:val="en-US"/>
        </w:rPr>
        <w:t>The personal statements of the candidates to be published in the members’ area of our CercleS website.</w:t>
      </w:r>
    </w:p>
    <w:p w14:paraId="1F14C61C" w14:textId="19FD1881" w:rsidR="460844CA" w:rsidRDefault="00A01AED" w:rsidP="0021443F">
      <w:pPr>
        <w:pStyle w:val="ListParagraph"/>
        <w:numPr>
          <w:ilvl w:val="0"/>
          <w:numId w:val="13"/>
        </w:numPr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</w:pPr>
      <w:r w:rsidRPr="005623F1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 xml:space="preserve">Invitation of candidates to briefly introduce themselves before the elections at </w:t>
      </w:r>
      <w:r w:rsidR="007810AA" w:rsidRPr="005623F1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 xml:space="preserve">the </w:t>
      </w:r>
      <w:r w:rsidRPr="005623F1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>CC meeting of 11 September in Durham</w:t>
      </w:r>
      <w:r w:rsidR="00A56CB2" w:rsidRPr="005623F1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 xml:space="preserve"> in person or via Zoom. </w:t>
      </w:r>
    </w:p>
    <w:p w14:paraId="5CA06610" w14:textId="77777777" w:rsidR="00BE3B8E" w:rsidRPr="005623F1" w:rsidRDefault="00BE3B8E" w:rsidP="00BE3B8E">
      <w:pPr>
        <w:pStyle w:val="ListParagraph"/>
        <w:ind w:left="1222"/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</w:pPr>
    </w:p>
    <w:p w14:paraId="6795953F" w14:textId="73062E50" w:rsidR="6545A0A7" w:rsidRDefault="6545A0A7" w:rsidP="460844CA">
      <w:pPr>
        <w:pStyle w:val="ListParagraph"/>
        <w:numPr>
          <w:ilvl w:val="0"/>
          <w:numId w:val="27"/>
        </w:numPr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</w:pPr>
      <w:r w:rsidRPr="0074031F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  <w:lang w:val="en-US"/>
        </w:rPr>
        <w:t xml:space="preserve">Information about CercleS website account and subaccount creation </w:t>
      </w:r>
      <w:r w:rsidR="2A59ADF2" w:rsidRPr="0074031F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  <w:lang w:val="en-US"/>
        </w:rPr>
        <w:t>on</w:t>
      </w:r>
      <w:r w:rsidRPr="0074031F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  <w:lang w:val="en-US"/>
        </w:rPr>
        <w:t xml:space="preserve"> CercleS web</w:t>
      </w:r>
      <w:r w:rsidR="5F1514F9" w:rsidRPr="0074031F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  <w:lang w:val="en-US"/>
        </w:rPr>
        <w:t>si</w:t>
      </w:r>
      <w:r w:rsidRPr="0074031F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  <w:lang w:val="en-US"/>
        </w:rPr>
        <w:t xml:space="preserve">te: </w:t>
      </w:r>
      <w:proofErr w:type="gramStart"/>
      <w:r w:rsidRPr="0074031F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>explain al</w:t>
      </w:r>
      <w:r w:rsidR="49FD535B" w:rsidRPr="0074031F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>so</w:t>
      </w:r>
      <w:proofErr w:type="gramEnd"/>
      <w:r w:rsidRPr="0074031F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 xml:space="preserve"> </w:t>
      </w:r>
      <w:r w:rsidRPr="005623F1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>proced</w:t>
      </w:r>
      <w:r w:rsidR="5E5501D4" w:rsidRPr="005623F1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>u</w:t>
      </w:r>
      <w:r w:rsidRPr="005623F1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 xml:space="preserve">re in case </w:t>
      </w:r>
      <w:r w:rsidR="00C50916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>of</w:t>
      </w:r>
      <w:r w:rsidRPr="005623F1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 xml:space="preserve"> change of main acc</w:t>
      </w:r>
      <w:r w:rsidR="42E311CC" w:rsidRPr="005623F1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>o</w:t>
      </w:r>
      <w:r w:rsidRPr="005623F1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>unt (man</w:t>
      </w:r>
      <w:r w:rsidR="3335CD6A" w:rsidRPr="005623F1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>a</w:t>
      </w:r>
      <w:r w:rsidRPr="005623F1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>ger stepping down f</w:t>
      </w:r>
      <w:r w:rsidR="4FD4E406" w:rsidRPr="005623F1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>r</w:t>
      </w:r>
      <w:r w:rsidRPr="005623F1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>om post...)</w:t>
      </w:r>
      <w:r w:rsidR="1BE676E4" w:rsidRPr="005623F1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 xml:space="preserve">: in FAQs? </w:t>
      </w:r>
      <w:r w:rsidR="005623F1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>Another place</w:t>
      </w:r>
      <w:r w:rsidR="1BE676E4" w:rsidRPr="3BCA1866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n-US"/>
        </w:rPr>
        <w:t>?</w:t>
      </w:r>
    </w:p>
    <w:p w14:paraId="0FB78278" w14:textId="3427DDA5" w:rsidR="00EC546C" w:rsidRPr="00C945A9" w:rsidRDefault="00EC546C" w:rsidP="7A151713">
      <w:pPr>
        <w:spacing w:line="259" w:lineRule="auto"/>
        <w:ind w:left="502" w:hanging="76"/>
        <w:rPr>
          <w:rStyle w:val="Policepardfaut2"/>
          <w:rFonts w:asciiTheme="minorHAnsi" w:hAnsiTheme="minorHAnsi" w:cstheme="minorBidi"/>
          <w:b/>
          <w:bCs/>
          <w:i/>
          <w:iCs/>
          <w:sz w:val="20"/>
          <w:szCs w:val="20"/>
          <w:lang w:val="en-US"/>
        </w:rPr>
      </w:pPr>
    </w:p>
    <w:p w14:paraId="423E46E5" w14:textId="1B492AC4" w:rsidR="2D3D3930" w:rsidRPr="00C945A9" w:rsidRDefault="00601BA4" w:rsidP="460844CA">
      <w:pPr>
        <w:pStyle w:val="ListParagraph"/>
        <w:numPr>
          <w:ilvl w:val="0"/>
          <w:numId w:val="27"/>
        </w:numPr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</w:pPr>
      <w:bookmarkStart w:id="0" w:name="_Hlk132893363"/>
      <w:r w:rsidRPr="460844CA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 xml:space="preserve">Update </w:t>
      </w:r>
      <w:r w:rsidR="008773AB" w:rsidRPr="460844CA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>T</w:t>
      </w:r>
      <w:r w:rsidR="00B011E8" w:rsidRPr="460844CA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>eachers</w:t>
      </w:r>
      <w:r w:rsidR="00A33909" w:rsidRPr="460844CA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>’</w:t>
      </w:r>
      <w:r w:rsidR="00B011E8" w:rsidRPr="460844CA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 xml:space="preserve"> training week in June 2024</w:t>
      </w:r>
      <w:r w:rsidR="00F8288C" w:rsidRPr="460844CA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 xml:space="preserve">: </w:t>
      </w:r>
      <w:r w:rsidR="00F8288C" w:rsidRPr="460844CA">
        <w:rPr>
          <w:rFonts w:asciiTheme="minorHAnsi" w:eastAsia="Yu Mincho" w:hAnsiTheme="minorHAnsi" w:cstheme="minorBidi"/>
          <w:sz w:val="20"/>
          <w:szCs w:val="20"/>
          <w:lang w:val="en-US"/>
        </w:rPr>
        <w:t xml:space="preserve">CercleS/RANACLES teacher training session in Nancy: </w:t>
      </w:r>
      <w:r w:rsidR="33F8B5C7" w:rsidRPr="460844CA">
        <w:rPr>
          <w:rFonts w:asciiTheme="minorHAnsi" w:eastAsia="Yu Mincho" w:hAnsiTheme="minorHAnsi" w:cstheme="minorBidi"/>
          <w:sz w:val="20"/>
          <w:szCs w:val="20"/>
          <w:lang w:val="en-US"/>
        </w:rPr>
        <w:t>Tuesday</w:t>
      </w:r>
      <w:r w:rsidR="00A33909" w:rsidRPr="460844CA">
        <w:rPr>
          <w:rFonts w:asciiTheme="minorHAnsi" w:eastAsia="Yu Mincho" w:hAnsiTheme="minorHAnsi" w:cstheme="minorBidi"/>
          <w:sz w:val="20"/>
          <w:szCs w:val="20"/>
          <w:lang w:val="en-US"/>
        </w:rPr>
        <w:t xml:space="preserve"> 11 to </w:t>
      </w:r>
      <w:r w:rsidR="76E57AD3" w:rsidRPr="460844CA">
        <w:rPr>
          <w:rFonts w:asciiTheme="minorHAnsi" w:eastAsia="Yu Mincho" w:hAnsiTheme="minorHAnsi" w:cstheme="minorBidi"/>
          <w:sz w:val="20"/>
          <w:szCs w:val="20"/>
          <w:lang w:val="en-US"/>
        </w:rPr>
        <w:t>Friday</w:t>
      </w:r>
      <w:r w:rsidR="5CB36614" w:rsidRPr="460844CA">
        <w:rPr>
          <w:rFonts w:asciiTheme="minorHAnsi" w:eastAsia="Yu Mincho" w:hAnsiTheme="minorHAnsi" w:cstheme="minorBidi"/>
          <w:sz w:val="20"/>
          <w:szCs w:val="20"/>
          <w:lang w:val="en-US"/>
        </w:rPr>
        <w:t>.</w:t>
      </w:r>
      <w:r w:rsidR="00A33909" w:rsidRPr="460844CA">
        <w:rPr>
          <w:rFonts w:asciiTheme="minorHAnsi" w:eastAsia="Yu Mincho" w:hAnsiTheme="minorHAnsi" w:cstheme="minorBidi"/>
          <w:sz w:val="20"/>
          <w:szCs w:val="20"/>
          <w:lang w:val="en-US"/>
        </w:rPr>
        <w:t xml:space="preserve"> </w:t>
      </w:r>
      <w:bookmarkEnd w:id="0"/>
    </w:p>
    <w:p w14:paraId="103517BB" w14:textId="77777777" w:rsidR="00903A0D" w:rsidRDefault="00903A0D" w:rsidP="00FE62CE">
      <w:pPr>
        <w:pStyle w:val="ListParagraph"/>
        <w:rPr>
          <w:rStyle w:val="Policepardfaut2"/>
          <w:rFonts w:asciiTheme="minorHAnsi" w:hAnsiTheme="minorHAnsi" w:cstheme="minorBidi"/>
          <w:color w:val="000000" w:themeColor="text1"/>
          <w:sz w:val="20"/>
          <w:szCs w:val="20"/>
          <w:lang w:val="en-US"/>
        </w:rPr>
      </w:pPr>
    </w:p>
    <w:p w14:paraId="3F8398E8" w14:textId="4C41B7CD" w:rsidR="00903A0D" w:rsidRPr="00903A0D" w:rsidRDefault="00903A0D" w:rsidP="00FE62CE">
      <w:pPr>
        <w:pStyle w:val="ListParagraph"/>
        <w:rPr>
          <w:rStyle w:val="Policepardfaut2"/>
          <w:rFonts w:asciiTheme="minorHAnsi" w:hAnsiTheme="minorHAnsi" w:cstheme="minorBidi"/>
          <w:color w:val="000000" w:themeColor="text1"/>
          <w:sz w:val="20"/>
          <w:szCs w:val="20"/>
          <w:lang w:val="en-US"/>
        </w:rPr>
      </w:pPr>
      <w:r w:rsidRPr="00903A0D">
        <w:rPr>
          <w:rStyle w:val="Policepardfaut2"/>
          <w:rFonts w:asciiTheme="minorHAnsi" w:hAnsiTheme="minorHAnsi" w:cstheme="minorBidi"/>
          <w:color w:val="000000" w:themeColor="text1"/>
          <w:sz w:val="20"/>
          <w:szCs w:val="20"/>
          <w:lang w:val="en-US"/>
        </w:rPr>
        <w:t>To be discussed:</w:t>
      </w:r>
    </w:p>
    <w:p w14:paraId="1DB3B0D0" w14:textId="6F68D994" w:rsidR="00903A0D" w:rsidRDefault="00903A0D" w:rsidP="6AFEAA69">
      <w:pPr>
        <w:pStyle w:val="ListParagraph"/>
        <w:numPr>
          <w:ilvl w:val="1"/>
          <w:numId w:val="18"/>
        </w:numPr>
        <w:rPr>
          <w:rStyle w:val="Policepardfaut2"/>
          <w:rFonts w:asciiTheme="minorHAnsi" w:hAnsiTheme="minorHAnsi" w:cstheme="minorBidi"/>
          <w:color w:val="000000" w:themeColor="text1"/>
          <w:sz w:val="20"/>
          <w:szCs w:val="20"/>
          <w:lang w:val="en-US"/>
        </w:rPr>
      </w:pPr>
      <w:r w:rsidRPr="6AFEAA69">
        <w:rPr>
          <w:rStyle w:val="Policepardfaut2"/>
          <w:rFonts w:asciiTheme="minorHAnsi" w:hAnsiTheme="minorHAnsi" w:cstheme="minorBidi"/>
          <w:color w:val="000000" w:themeColor="text1"/>
          <w:sz w:val="20"/>
          <w:szCs w:val="20"/>
          <w:lang w:val="en-US"/>
        </w:rPr>
        <w:t xml:space="preserve">Role </w:t>
      </w:r>
      <w:r w:rsidR="566E8598" w:rsidRPr="6AFEAA69">
        <w:rPr>
          <w:rStyle w:val="Policepardfaut2"/>
          <w:rFonts w:asciiTheme="minorHAnsi" w:hAnsiTheme="minorHAnsi" w:cstheme="minorBidi"/>
          <w:color w:val="000000" w:themeColor="text1"/>
          <w:sz w:val="20"/>
          <w:szCs w:val="20"/>
          <w:lang w:val="en-US"/>
        </w:rPr>
        <w:t>o</w:t>
      </w:r>
      <w:r w:rsidRPr="6AFEAA69">
        <w:rPr>
          <w:rStyle w:val="Policepardfaut2"/>
          <w:rFonts w:asciiTheme="minorHAnsi" w:hAnsiTheme="minorHAnsi" w:cstheme="minorBidi"/>
          <w:color w:val="000000" w:themeColor="text1"/>
          <w:sz w:val="20"/>
          <w:szCs w:val="20"/>
          <w:lang w:val="en-US"/>
        </w:rPr>
        <w:t>f EC at opening</w:t>
      </w:r>
      <w:r w:rsidR="00EC74A9" w:rsidRPr="6AFEAA69">
        <w:rPr>
          <w:rStyle w:val="Policepardfaut2"/>
          <w:rFonts w:asciiTheme="minorHAnsi" w:hAnsiTheme="minorHAnsi" w:cstheme="minorBidi"/>
          <w:color w:val="000000" w:themeColor="text1"/>
          <w:sz w:val="20"/>
          <w:szCs w:val="20"/>
          <w:lang w:val="en-US"/>
        </w:rPr>
        <w:t xml:space="preserve"> (welcome speech at reception in Town Hall)</w:t>
      </w:r>
    </w:p>
    <w:p w14:paraId="6E5337C1" w14:textId="098EDEA1" w:rsidR="00903A0D" w:rsidRDefault="00903A0D" w:rsidP="00903A0D">
      <w:pPr>
        <w:pStyle w:val="ListParagraph"/>
        <w:numPr>
          <w:ilvl w:val="1"/>
          <w:numId w:val="18"/>
        </w:numPr>
        <w:rPr>
          <w:rStyle w:val="Policepardfaut2"/>
          <w:rFonts w:asciiTheme="minorHAnsi" w:hAnsiTheme="minorHAnsi" w:cstheme="minorBidi"/>
          <w:color w:val="000000" w:themeColor="text1"/>
          <w:sz w:val="20"/>
          <w:szCs w:val="20"/>
          <w:lang w:val="en-US"/>
        </w:rPr>
      </w:pPr>
      <w:r w:rsidRPr="00903A0D">
        <w:rPr>
          <w:rStyle w:val="Policepardfaut2"/>
          <w:rFonts w:asciiTheme="minorHAnsi" w:hAnsiTheme="minorHAnsi" w:cstheme="minorBidi"/>
          <w:color w:val="000000" w:themeColor="text1"/>
          <w:sz w:val="20"/>
          <w:szCs w:val="20"/>
          <w:lang w:val="en-US"/>
        </w:rPr>
        <w:t>Attendance at events of week</w:t>
      </w:r>
    </w:p>
    <w:p w14:paraId="5B134698" w14:textId="59336373" w:rsidR="00903A0D" w:rsidRPr="00903A0D" w:rsidRDefault="00903A0D" w:rsidP="63868F8C">
      <w:pPr>
        <w:pStyle w:val="ListParagraph"/>
        <w:numPr>
          <w:ilvl w:val="1"/>
          <w:numId w:val="18"/>
        </w:numPr>
        <w:rPr>
          <w:rStyle w:val="Policepardfaut2"/>
          <w:rFonts w:asciiTheme="minorHAnsi" w:hAnsiTheme="minorHAnsi" w:cstheme="minorBidi"/>
          <w:color w:val="000000" w:themeColor="text1"/>
          <w:sz w:val="20"/>
          <w:szCs w:val="20"/>
          <w:lang w:val="en-US"/>
        </w:rPr>
      </w:pPr>
      <w:r w:rsidRPr="63868F8C">
        <w:rPr>
          <w:rStyle w:val="Policepardfaut2"/>
          <w:rFonts w:asciiTheme="minorHAnsi" w:hAnsiTheme="minorHAnsi" w:cstheme="minorBidi"/>
          <w:color w:val="000000" w:themeColor="text1"/>
          <w:sz w:val="20"/>
          <w:szCs w:val="20"/>
          <w:lang w:val="en-US"/>
        </w:rPr>
        <w:t xml:space="preserve">Update on </w:t>
      </w:r>
      <w:proofErr w:type="spellStart"/>
      <w:r w:rsidR="4EC152C9" w:rsidRPr="63868F8C">
        <w:rPr>
          <w:rStyle w:val="Policepardfaut2"/>
          <w:rFonts w:asciiTheme="minorHAnsi" w:hAnsiTheme="minorHAnsi" w:cstheme="minorBidi"/>
          <w:color w:val="000000" w:themeColor="text1"/>
          <w:sz w:val="20"/>
          <w:szCs w:val="20"/>
          <w:lang w:val="en-US"/>
        </w:rPr>
        <w:t>p</w:t>
      </w:r>
      <w:r w:rsidRPr="63868F8C">
        <w:rPr>
          <w:rStyle w:val="Policepardfaut2"/>
          <w:rFonts w:asciiTheme="minorHAnsi" w:hAnsiTheme="minorHAnsi" w:cstheme="minorBidi"/>
          <w:color w:val="000000" w:themeColor="text1"/>
          <w:sz w:val="20"/>
          <w:szCs w:val="20"/>
          <w:lang w:val="en-US"/>
        </w:rPr>
        <w:t>rogramme</w:t>
      </w:r>
      <w:proofErr w:type="spellEnd"/>
    </w:p>
    <w:p w14:paraId="250225F3" w14:textId="77777777" w:rsidR="007356AE" w:rsidRDefault="007356AE" w:rsidP="007356AE">
      <w:pPr>
        <w:pStyle w:val="ListParagraph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</w:pPr>
    </w:p>
    <w:p w14:paraId="226DC328" w14:textId="7B7BB938" w:rsidR="007F4BC1" w:rsidRPr="00176F31" w:rsidRDefault="007F4BC1" w:rsidP="00BB4927">
      <w:pPr>
        <w:tabs>
          <w:tab w:val="left" w:pos="993"/>
        </w:tabs>
        <w:rPr>
          <w:rStyle w:val="Policepardfaut2"/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176F31">
        <w:rPr>
          <w:rStyle w:val="Policepardfaut2"/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Update from Treasurer: </w:t>
      </w:r>
    </w:p>
    <w:p w14:paraId="34CE0A41" w14:textId="77777777" w:rsidR="007F4BC1" w:rsidRPr="00176F31" w:rsidRDefault="007F4BC1" w:rsidP="04F6EAD1">
      <w:pPr>
        <w:tabs>
          <w:tab w:val="left" w:pos="993"/>
        </w:tabs>
        <w:jc w:val="both"/>
        <w:rPr>
          <w:rFonts w:asciiTheme="minorHAnsi" w:eastAsia="Yu Mincho" w:hAnsiTheme="minorHAnsi" w:cstheme="minorBidi"/>
          <w:sz w:val="20"/>
          <w:szCs w:val="20"/>
          <w:lang w:val="en-US"/>
        </w:rPr>
      </w:pPr>
    </w:p>
    <w:p w14:paraId="6A54E4FD" w14:textId="48590359" w:rsidR="0062320C" w:rsidRPr="005623F1" w:rsidRDefault="00F8288C" w:rsidP="2DFB575F">
      <w:pPr>
        <w:tabs>
          <w:tab w:val="left" w:pos="993"/>
        </w:tabs>
        <w:ind w:firstLine="284"/>
        <w:jc w:val="both"/>
        <w:rPr>
          <w:rFonts w:asciiTheme="minorHAnsi" w:eastAsia="Yu Mincho" w:hAnsiTheme="minorHAnsi" w:cstheme="minorBidi"/>
          <w:b/>
          <w:bCs/>
          <w:sz w:val="20"/>
          <w:szCs w:val="20"/>
          <w:lang w:val="en-US"/>
        </w:rPr>
      </w:pPr>
      <w:r w:rsidRPr="005623F1">
        <w:rPr>
          <w:rFonts w:asciiTheme="minorHAnsi" w:eastAsia="Yu Mincho" w:hAnsiTheme="minorHAnsi" w:cstheme="minorBidi"/>
          <w:b/>
          <w:bCs/>
          <w:sz w:val="20"/>
          <w:szCs w:val="20"/>
          <w:lang w:val="en-US"/>
        </w:rPr>
        <w:t>a</w:t>
      </w:r>
      <w:r w:rsidR="0062320C" w:rsidRPr="005623F1">
        <w:rPr>
          <w:rFonts w:asciiTheme="minorHAnsi" w:eastAsia="Yu Mincho" w:hAnsiTheme="minorHAnsi" w:cstheme="minorBidi"/>
          <w:b/>
          <w:bCs/>
          <w:sz w:val="20"/>
          <w:szCs w:val="20"/>
          <w:lang w:val="en-US"/>
        </w:rPr>
        <w:t>. Payments of members, 202</w:t>
      </w:r>
      <w:r w:rsidR="0036123C" w:rsidRPr="005623F1">
        <w:rPr>
          <w:rFonts w:asciiTheme="minorHAnsi" w:eastAsia="Yu Mincho" w:hAnsiTheme="minorHAnsi" w:cstheme="minorBidi"/>
          <w:b/>
          <w:bCs/>
          <w:sz w:val="20"/>
          <w:szCs w:val="20"/>
          <w:lang w:val="en-US"/>
        </w:rPr>
        <w:t>4</w:t>
      </w:r>
      <w:r w:rsidR="0062320C" w:rsidRPr="005623F1">
        <w:rPr>
          <w:rFonts w:asciiTheme="minorHAnsi" w:eastAsia="Yu Mincho" w:hAnsiTheme="minorHAnsi" w:cstheme="minorBidi"/>
          <w:b/>
          <w:bCs/>
          <w:sz w:val="20"/>
          <w:szCs w:val="20"/>
          <w:lang w:val="en-US"/>
        </w:rPr>
        <w:t xml:space="preserve">: </w:t>
      </w:r>
    </w:p>
    <w:p w14:paraId="24D3F894" w14:textId="0D6439D3" w:rsidR="00120277" w:rsidRPr="005623F1" w:rsidRDefault="00120277" w:rsidP="7CD7AF91">
      <w:pPr>
        <w:tabs>
          <w:tab w:val="left" w:pos="993"/>
        </w:tabs>
        <w:ind w:left="450"/>
        <w:jc w:val="both"/>
        <w:rPr>
          <w:rFonts w:asciiTheme="minorHAnsi" w:eastAsia="Yu Mincho" w:hAnsiTheme="minorHAnsi" w:cstheme="minorBidi"/>
          <w:i/>
          <w:iCs/>
          <w:sz w:val="20"/>
          <w:szCs w:val="20"/>
          <w:lang w:val="en-US"/>
        </w:rPr>
      </w:pPr>
      <w:r w:rsidRPr="005623F1">
        <w:rPr>
          <w:rFonts w:asciiTheme="minorHAnsi" w:eastAsia="Yu Mincho" w:hAnsiTheme="minorHAnsi" w:cstheme="minorBidi"/>
          <w:i/>
          <w:iCs/>
          <w:sz w:val="20"/>
          <w:szCs w:val="20"/>
          <w:lang w:val="en-US"/>
        </w:rPr>
        <w:t>All debit notes/invoices have been sent out. Some payments have already been received.</w:t>
      </w:r>
    </w:p>
    <w:p w14:paraId="02657225" w14:textId="4DD4F29C" w:rsidR="0062320C" w:rsidRPr="005623F1" w:rsidRDefault="7E2DE94A" w:rsidP="0DF69397">
      <w:pPr>
        <w:tabs>
          <w:tab w:val="left" w:pos="993"/>
        </w:tabs>
        <w:ind w:left="450"/>
        <w:jc w:val="both"/>
        <w:rPr>
          <w:rFonts w:asciiTheme="minorHAnsi" w:eastAsia="Yu Mincho" w:hAnsiTheme="minorHAnsi" w:cstheme="minorBidi"/>
          <w:sz w:val="20"/>
          <w:szCs w:val="20"/>
          <w:lang w:val="en-US"/>
        </w:rPr>
      </w:pPr>
      <w:r w:rsidRPr="005623F1">
        <w:rPr>
          <w:rFonts w:asciiTheme="minorHAnsi" w:eastAsia="Yu Mincho" w:hAnsiTheme="minorHAnsi" w:cstheme="minorBidi"/>
          <w:i/>
          <w:iCs/>
          <w:sz w:val="20"/>
          <w:szCs w:val="20"/>
          <w:lang w:val="en-US"/>
        </w:rPr>
        <w:t>National Associations:</w:t>
      </w:r>
      <w:r w:rsidRPr="005623F1">
        <w:rPr>
          <w:rFonts w:asciiTheme="minorHAnsi" w:eastAsia="Yu Mincho" w:hAnsiTheme="minorHAnsi" w:cstheme="minorBidi"/>
          <w:sz w:val="20"/>
          <w:szCs w:val="20"/>
          <w:lang w:val="en-US"/>
        </w:rPr>
        <w:t xml:space="preserve"> </w:t>
      </w:r>
      <w:r w:rsidR="005623F1" w:rsidRPr="005623F1">
        <w:rPr>
          <w:rFonts w:asciiTheme="minorHAnsi" w:eastAsia="Yu Mincho" w:hAnsiTheme="minorHAnsi" w:cstheme="minorBidi"/>
          <w:sz w:val="20"/>
          <w:szCs w:val="20"/>
          <w:lang w:val="en-US"/>
        </w:rPr>
        <w:t>ACLES (1</w:t>
      </w:r>
      <w:r w:rsidR="005623F1" w:rsidRPr="005623F1">
        <w:rPr>
          <w:rFonts w:asciiTheme="minorHAnsi" w:eastAsia="Yu Mincho" w:hAnsiTheme="minorHAnsi" w:cstheme="minorBidi"/>
          <w:sz w:val="20"/>
          <w:szCs w:val="20"/>
          <w:vertAlign w:val="superscript"/>
          <w:lang w:val="en-US"/>
        </w:rPr>
        <w:t>st</w:t>
      </w:r>
      <w:r w:rsidR="005623F1" w:rsidRPr="005623F1">
        <w:rPr>
          <w:rFonts w:asciiTheme="minorHAnsi" w:eastAsia="Yu Mincho" w:hAnsiTheme="minorHAnsi" w:cstheme="minorBidi"/>
          <w:sz w:val="20"/>
          <w:szCs w:val="20"/>
          <w:lang w:val="en-US"/>
        </w:rPr>
        <w:t>), AKS,</w:t>
      </w:r>
      <w:r w:rsidR="005623F1">
        <w:rPr>
          <w:rFonts w:asciiTheme="minorHAnsi" w:eastAsia="Yu Mincho" w:hAnsiTheme="minorHAnsi" w:cstheme="minorBidi"/>
          <w:sz w:val="20"/>
          <w:szCs w:val="20"/>
          <w:lang w:val="en-US"/>
        </w:rPr>
        <w:t xml:space="preserve"> CASALC SK,</w:t>
      </w:r>
      <w:r w:rsidR="005623F1" w:rsidRPr="005623F1">
        <w:rPr>
          <w:rFonts w:asciiTheme="minorHAnsi" w:eastAsia="Yu Mincho" w:hAnsiTheme="minorHAnsi" w:cstheme="minorBidi"/>
          <w:sz w:val="20"/>
          <w:szCs w:val="20"/>
          <w:lang w:val="en-US"/>
        </w:rPr>
        <w:t xml:space="preserve"> FINELC, NUT, </w:t>
      </w:r>
      <w:r w:rsidR="0FEBFB03" w:rsidRPr="005623F1">
        <w:rPr>
          <w:rFonts w:asciiTheme="minorHAnsi" w:eastAsia="Yu Mincho" w:hAnsiTheme="minorHAnsi" w:cstheme="minorBidi"/>
          <w:sz w:val="20"/>
          <w:szCs w:val="20"/>
          <w:lang w:val="en-US"/>
        </w:rPr>
        <w:t>RANACLES (1</w:t>
      </w:r>
      <w:r w:rsidR="0FEBFB03" w:rsidRPr="005623F1">
        <w:rPr>
          <w:rFonts w:asciiTheme="minorHAnsi" w:eastAsia="Yu Mincho" w:hAnsiTheme="minorHAnsi" w:cstheme="minorBidi"/>
          <w:sz w:val="20"/>
          <w:szCs w:val="20"/>
          <w:vertAlign w:val="superscript"/>
          <w:lang w:val="en-US"/>
        </w:rPr>
        <w:t>st</w:t>
      </w:r>
      <w:r w:rsidR="0FEBFB03" w:rsidRPr="005623F1">
        <w:rPr>
          <w:rFonts w:asciiTheme="minorHAnsi" w:eastAsia="Yu Mincho" w:hAnsiTheme="minorHAnsi" w:cstheme="minorBidi"/>
          <w:sz w:val="20"/>
          <w:szCs w:val="20"/>
          <w:lang w:val="en-US"/>
        </w:rPr>
        <w:t xml:space="preserve">), </w:t>
      </w:r>
      <w:r w:rsidR="2BA079A5" w:rsidRPr="005623F1">
        <w:rPr>
          <w:rFonts w:asciiTheme="minorHAnsi" w:eastAsia="Yu Mincho" w:hAnsiTheme="minorHAnsi" w:cstheme="minorBidi"/>
          <w:sz w:val="20"/>
          <w:szCs w:val="20"/>
          <w:lang w:val="en-US"/>
        </w:rPr>
        <w:t>SSH-CHES</w:t>
      </w:r>
      <w:r w:rsidR="7A8B6E1D" w:rsidRPr="005623F1">
        <w:rPr>
          <w:rFonts w:asciiTheme="minorHAnsi" w:eastAsia="Yu Mincho" w:hAnsiTheme="minorHAnsi" w:cstheme="minorBidi"/>
          <w:sz w:val="20"/>
          <w:szCs w:val="20"/>
          <w:lang w:val="en-US"/>
        </w:rPr>
        <w:t>-CSUS</w:t>
      </w:r>
      <w:r w:rsidR="005623F1">
        <w:rPr>
          <w:rFonts w:asciiTheme="minorHAnsi" w:eastAsia="Yu Mincho" w:hAnsiTheme="minorHAnsi" w:cstheme="minorBidi"/>
          <w:sz w:val="20"/>
          <w:szCs w:val="20"/>
          <w:lang w:val="en-US"/>
        </w:rPr>
        <w:t>, VUS</w:t>
      </w:r>
    </w:p>
    <w:p w14:paraId="3965CA08" w14:textId="4A5854B8" w:rsidR="005623F1" w:rsidRDefault="7E2DE94A" w:rsidP="005623F1">
      <w:pPr>
        <w:widowControl w:val="0"/>
        <w:tabs>
          <w:tab w:val="left" w:pos="993"/>
        </w:tabs>
        <w:spacing w:before="1" w:line="259" w:lineRule="auto"/>
        <w:ind w:left="450"/>
        <w:jc w:val="both"/>
        <w:rPr>
          <w:rFonts w:asciiTheme="minorHAnsi" w:eastAsia="Yu Mincho" w:hAnsiTheme="minorHAnsi" w:cstheme="minorBidi"/>
          <w:sz w:val="20"/>
          <w:szCs w:val="20"/>
          <w:lang w:val="en-US"/>
        </w:rPr>
      </w:pPr>
      <w:r w:rsidRPr="005623F1">
        <w:rPr>
          <w:rFonts w:asciiTheme="minorHAnsi" w:eastAsia="Yu Mincho" w:hAnsiTheme="minorHAnsi" w:cstheme="minorBidi"/>
          <w:i/>
          <w:iCs/>
          <w:sz w:val="20"/>
          <w:szCs w:val="20"/>
          <w:lang w:val="en-US"/>
        </w:rPr>
        <w:t>Associate members:</w:t>
      </w:r>
      <w:r w:rsidRPr="005623F1">
        <w:rPr>
          <w:rFonts w:asciiTheme="minorHAnsi" w:eastAsia="Yu Mincho" w:hAnsiTheme="minorHAnsi" w:cstheme="minorBidi"/>
          <w:sz w:val="20"/>
          <w:szCs w:val="20"/>
          <w:lang w:val="en-US"/>
        </w:rPr>
        <w:t xml:space="preserve"> </w:t>
      </w:r>
      <w:r w:rsidR="005623F1">
        <w:rPr>
          <w:rFonts w:asciiTheme="minorHAnsi" w:eastAsia="Yu Mincho" w:hAnsiTheme="minorHAnsi" w:cstheme="minorBidi"/>
          <w:sz w:val="20"/>
          <w:szCs w:val="20"/>
          <w:lang w:val="en-US"/>
        </w:rPr>
        <w:t>11 received, 2 exempt (Ukraine)</w:t>
      </w:r>
    </w:p>
    <w:p w14:paraId="75FE8C2B" w14:textId="0349D431" w:rsidR="00CF321F" w:rsidRPr="005623F1" w:rsidRDefault="005623F1" w:rsidP="005623F1">
      <w:pPr>
        <w:widowControl w:val="0"/>
        <w:tabs>
          <w:tab w:val="left" w:pos="993"/>
        </w:tabs>
        <w:spacing w:before="1" w:line="259" w:lineRule="auto"/>
        <w:ind w:left="450" w:hanging="166"/>
        <w:jc w:val="both"/>
        <w:rPr>
          <w:rFonts w:asciiTheme="minorHAnsi" w:eastAsia="Yu Mincho" w:hAnsiTheme="minorHAnsi" w:cstheme="minorBidi"/>
          <w:b/>
          <w:bCs/>
          <w:sz w:val="20"/>
          <w:szCs w:val="20"/>
          <w:lang w:val="en-US"/>
        </w:rPr>
      </w:pPr>
      <w:r w:rsidRPr="005623F1">
        <w:rPr>
          <w:rFonts w:asciiTheme="minorHAnsi" w:eastAsia="Yu Mincho" w:hAnsiTheme="minorHAnsi" w:cstheme="minorBidi"/>
          <w:b/>
          <w:bCs/>
          <w:sz w:val="20"/>
          <w:szCs w:val="20"/>
          <w:lang w:val="en-US"/>
        </w:rPr>
        <w:t>b</w:t>
      </w:r>
      <w:r w:rsidRPr="005623F1">
        <w:rPr>
          <w:rFonts w:asciiTheme="minorHAnsi" w:eastAsia="Yu Mincho" w:hAnsiTheme="minorHAnsi" w:cstheme="minorBidi"/>
          <w:b/>
          <w:bCs/>
          <w:i/>
          <w:iCs/>
          <w:sz w:val="20"/>
          <w:szCs w:val="20"/>
          <w:lang w:val="en-US"/>
        </w:rPr>
        <w:t>.</w:t>
      </w:r>
      <w:r w:rsidRPr="005623F1">
        <w:rPr>
          <w:rFonts w:asciiTheme="minorHAnsi" w:eastAsia="Yu Mincho" w:hAnsiTheme="minorHAnsi" w:cstheme="minorBidi"/>
          <w:b/>
          <w:bCs/>
          <w:sz w:val="20"/>
          <w:szCs w:val="20"/>
          <w:lang w:val="en-US"/>
        </w:rPr>
        <w:t xml:space="preserve"> </w:t>
      </w:r>
      <w:r w:rsidR="59A28F46" w:rsidRPr="005623F1">
        <w:rPr>
          <w:rFonts w:asciiTheme="minorHAnsi" w:eastAsia="Yu Mincho" w:hAnsiTheme="minorHAnsi" w:cstheme="minorBidi"/>
          <w:b/>
          <w:bCs/>
          <w:sz w:val="20"/>
          <w:szCs w:val="20"/>
          <w:lang w:val="en-US"/>
        </w:rPr>
        <w:t xml:space="preserve">Plan </w:t>
      </w:r>
      <w:r w:rsidR="00C945A9" w:rsidRPr="005623F1">
        <w:rPr>
          <w:rFonts w:asciiTheme="minorHAnsi" w:eastAsia="Yu Mincho" w:hAnsiTheme="minorHAnsi" w:cstheme="minorBidi"/>
          <w:b/>
          <w:bCs/>
          <w:color w:val="000000" w:themeColor="text1"/>
          <w:sz w:val="20"/>
          <w:szCs w:val="20"/>
          <w:lang w:val="en-US"/>
        </w:rPr>
        <w:t>c</w:t>
      </w:r>
      <w:r w:rsidR="59A28F46" w:rsidRPr="005623F1">
        <w:rPr>
          <w:rFonts w:asciiTheme="minorHAnsi" w:eastAsia="Yu Mincho" w:hAnsiTheme="minorHAnsi" w:cstheme="minorBidi"/>
          <w:b/>
          <w:bCs/>
          <w:color w:val="000000" w:themeColor="text1"/>
          <w:sz w:val="20"/>
          <w:szCs w:val="20"/>
          <w:lang w:val="en-US"/>
        </w:rPr>
        <w:t>ontact with auditors</w:t>
      </w:r>
      <w:r w:rsidR="00176F31" w:rsidRPr="005623F1">
        <w:rPr>
          <w:rFonts w:asciiTheme="minorHAnsi" w:eastAsia="Yu Mincho" w:hAnsiTheme="minorHAnsi" w:cstheme="minorBidi"/>
          <w:b/>
          <w:bCs/>
          <w:color w:val="000000" w:themeColor="text1"/>
          <w:sz w:val="20"/>
          <w:szCs w:val="20"/>
          <w:lang w:val="en-US"/>
        </w:rPr>
        <w:t xml:space="preserve"> </w:t>
      </w:r>
    </w:p>
    <w:p w14:paraId="25472B0B" w14:textId="630DE451" w:rsidR="14575BB7" w:rsidRDefault="14575BB7" w:rsidP="14575BB7">
      <w:pPr>
        <w:rPr>
          <w:rStyle w:val="Policepardfaut2"/>
          <w:rFonts w:asciiTheme="minorHAnsi" w:hAnsiTheme="minorHAnsi" w:cstheme="minorBidi"/>
          <w:b/>
          <w:bCs/>
          <w:sz w:val="22"/>
          <w:szCs w:val="22"/>
          <w:highlight w:val="green"/>
          <w:lang w:val="en-US"/>
        </w:rPr>
      </w:pPr>
    </w:p>
    <w:p w14:paraId="7086464D" w14:textId="3CB139AE" w:rsidR="007F4BC1" w:rsidRPr="00FC5212" w:rsidRDefault="007F4BC1" w:rsidP="007F4BC1">
      <w:pPr>
        <w:rPr>
          <w:rStyle w:val="Policepardfaut2"/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FC5212">
        <w:rPr>
          <w:rStyle w:val="Policepardfaut2"/>
          <w:rFonts w:asciiTheme="minorHAnsi" w:hAnsiTheme="minorHAnsi" w:cstheme="minorBidi"/>
          <w:b/>
          <w:bCs/>
          <w:sz w:val="22"/>
          <w:szCs w:val="22"/>
          <w:lang w:val="en-US"/>
        </w:rPr>
        <w:t>AOB</w:t>
      </w:r>
    </w:p>
    <w:p w14:paraId="362D1B6E" w14:textId="77777777" w:rsidR="00FC5212" w:rsidRDefault="00FC5212" w:rsidP="00187188">
      <w:pPr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</w:pPr>
    </w:p>
    <w:p w14:paraId="74436D72" w14:textId="79A89FE4" w:rsidR="003C41C6" w:rsidRDefault="001C6E4E" w:rsidP="00CF321F">
      <w:pPr>
        <w:ind w:firstLine="142"/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</w:pPr>
      <w:r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>a</w:t>
      </w:r>
      <w:r w:rsidR="00EC546C" w:rsidRPr="00FC5212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 xml:space="preserve">. </w:t>
      </w:r>
      <w:r w:rsidR="00CF321F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 xml:space="preserve">Upcoming </w:t>
      </w:r>
      <w:r w:rsidR="00EC546C" w:rsidRPr="00FC5212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>EC meeting</w:t>
      </w:r>
      <w:r w:rsidR="00CF321F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>s</w:t>
      </w:r>
    </w:p>
    <w:p w14:paraId="38A91508" w14:textId="77777777" w:rsidR="00CF321F" w:rsidRPr="00E15B6E" w:rsidRDefault="00CF321F" w:rsidP="00E967BA">
      <w:pPr>
        <w:rPr>
          <w:rStyle w:val="Policepardfaut2"/>
          <w:rFonts w:asciiTheme="minorHAnsi" w:hAnsiTheme="minorHAnsi" w:cstheme="minorBidi"/>
          <w:sz w:val="20"/>
          <w:szCs w:val="20"/>
          <w:lang w:val="en-US"/>
        </w:rPr>
      </w:pPr>
    </w:p>
    <w:p w14:paraId="266D3A39" w14:textId="5C01F65A" w:rsidR="002B0FF1" w:rsidRPr="00FE62CE" w:rsidRDefault="0043755D" w:rsidP="6AFEAA69">
      <w:pPr>
        <w:ind w:firstLine="708"/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fr-CH"/>
        </w:rPr>
      </w:pPr>
      <w:r w:rsidRPr="6AFEAA69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fr-CH"/>
        </w:rPr>
        <w:t>9</w:t>
      </w:r>
      <w:r w:rsidR="007810AA" w:rsidRPr="6AFEAA69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fr-CH"/>
        </w:rPr>
        <w:t xml:space="preserve"> July</w:t>
      </w:r>
      <w:r w:rsidR="00FE62CE" w:rsidRPr="6AFEAA69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fr-CH"/>
        </w:rPr>
        <w:t xml:space="preserve"> </w:t>
      </w:r>
      <w:proofErr w:type="gramStart"/>
      <w:r w:rsidR="00FE62CE" w:rsidRPr="6AFEAA69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>16:</w:t>
      </w:r>
      <w:proofErr w:type="gramEnd"/>
      <w:r w:rsidR="00FE62CE" w:rsidRPr="6AFEAA69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>00-17:</w:t>
      </w:r>
      <w:r w:rsidR="00FE62CE" w:rsidRPr="005623F1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>30 CET</w:t>
      </w:r>
      <w:r w:rsidR="74D6B816" w:rsidRPr="005623F1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 xml:space="preserve"> / Mark has asked to change the meeting time: before 13:00 C</w:t>
      </w:r>
      <w:r w:rsidR="7F2D9550" w:rsidRPr="005623F1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>ET</w:t>
      </w:r>
      <w:r w:rsidR="7F2D9550" w:rsidRPr="6AFEAA69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 xml:space="preserve"> </w:t>
      </w:r>
    </w:p>
    <w:p w14:paraId="2317D00E" w14:textId="4F9AF97D" w:rsidR="002B0FF1" w:rsidRPr="00FE62CE" w:rsidRDefault="002B0FF1" w:rsidP="6AFEAA69">
      <w:pPr>
        <w:ind w:firstLine="708"/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fr-CH"/>
        </w:rPr>
      </w:pPr>
      <w:r w:rsidRPr="6AFEAA69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>With Mark:</w:t>
      </w:r>
    </w:p>
    <w:p w14:paraId="29865C8E" w14:textId="77777777" w:rsidR="002B0FF1" w:rsidRDefault="002B0FF1" w:rsidP="002B0FF1">
      <w:pPr>
        <w:pStyle w:val="ListParagraph"/>
        <w:numPr>
          <w:ilvl w:val="0"/>
          <w:numId w:val="4"/>
        </w:numPr>
        <w:rPr>
          <w:rFonts w:ascii="Calibri" w:eastAsia="Calibri" w:hAnsi="Calibri" w:cs="Calibri"/>
          <w:sz w:val="20"/>
          <w:szCs w:val="20"/>
          <w:lang w:val="en-US"/>
        </w:rPr>
      </w:pPr>
      <w:r w:rsidRPr="4A715392">
        <w:rPr>
          <w:rFonts w:ascii="Calibri" w:eastAsia="Calibri" w:hAnsi="Calibri" w:cs="Calibri"/>
          <w:sz w:val="20"/>
          <w:szCs w:val="20"/>
          <w:lang w:val="en-US"/>
        </w:rPr>
        <w:t xml:space="preserve">Teacher meetup, </w:t>
      </w:r>
    </w:p>
    <w:p w14:paraId="22996D48" w14:textId="77777777" w:rsidR="002B0FF1" w:rsidRDefault="002B0FF1" w:rsidP="002B0FF1">
      <w:pPr>
        <w:pStyle w:val="ListParagraph"/>
        <w:numPr>
          <w:ilvl w:val="0"/>
          <w:numId w:val="4"/>
        </w:numPr>
        <w:rPr>
          <w:rFonts w:ascii="Calibri" w:eastAsia="Calibri" w:hAnsi="Calibri" w:cs="Calibri"/>
          <w:sz w:val="20"/>
          <w:szCs w:val="20"/>
          <w:lang w:val="en-US"/>
        </w:rPr>
      </w:pPr>
      <w:r w:rsidRPr="4A715392">
        <w:rPr>
          <w:rFonts w:ascii="Calibri" w:eastAsia="Calibri" w:hAnsi="Calibri" w:cs="Calibri"/>
          <w:sz w:val="20"/>
          <w:szCs w:val="20"/>
          <w:lang w:val="en-US"/>
        </w:rPr>
        <w:t xml:space="preserve">COIL speed-dating event, </w:t>
      </w:r>
    </w:p>
    <w:p w14:paraId="730237BF" w14:textId="77777777" w:rsidR="002B0FF1" w:rsidRDefault="002B0FF1" w:rsidP="002B0FF1">
      <w:pPr>
        <w:pStyle w:val="ListParagraph"/>
        <w:numPr>
          <w:ilvl w:val="0"/>
          <w:numId w:val="4"/>
        </w:numPr>
        <w:rPr>
          <w:rFonts w:ascii="Calibri" w:eastAsia="Calibri" w:hAnsi="Calibri" w:cs="Calibri"/>
          <w:sz w:val="20"/>
          <w:szCs w:val="20"/>
          <w:lang w:val="en-US"/>
        </w:rPr>
      </w:pPr>
      <w:r w:rsidRPr="4A715392">
        <w:rPr>
          <w:rFonts w:ascii="Calibri" w:eastAsia="Calibri" w:hAnsi="Calibri" w:cs="Calibri"/>
          <w:sz w:val="20"/>
          <w:szCs w:val="20"/>
          <w:lang w:val="en-US"/>
        </w:rPr>
        <w:t xml:space="preserve">LLHE Editorial Board, </w:t>
      </w:r>
    </w:p>
    <w:p w14:paraId="37219D5D" w14:textId="77777777" w:rsidR="002B0FF1" w:rsidRPr="00071F3C" w:rsidRDefault="002B0FF1" w:rsidP="002B0FF1">
      <w:pPr>
        <w:pStyle w:val="ListParagraph"/>
        <w:numPr>
          <w:ilvl w:val="0"/>
          <w:numId w:val="4"/>
        </w:numPr>
        <w:rPr>
          <w:rFonts w:ascii="Calibri" w:eastAsia="Calibri" w:hAnsi="Calibri" w:cs="Calibri"/>
          <w:sz w:val="20"/>
          <w:szCs w:val="20"/>
          <w:lang w:val="en-US"/>
        </w:rPr>
      </w:pPr>
      <w:r w:rsidRPr="00071F3C">
        <w:rPr>
          <w:rFonts w:ascii="Calibri" w:eastAsia="Calibri" w:hAnsi="Calibri" w:cs="Calibri"/>
          <w:sz w:val="20"/>
          <w:szCs w:val="20"/>
          <w:lang w:val="en-US"/>
        </w:rPr>
        <w:t>poster session and various exhibition activities</w:t>
      </w:r>
    </w:p>
    <w:p w14:paraId="1F9EBFBF" w14:textId="77777777" w:rsidR="002B0FF1" w:rsidRDefault="002B0FF1" w:rsidP="002B0FF1">
      <w:pPr>
        <w:pStyle w:val="ListParagraph"/>
        <w:numPr>
          <w:ilvl w:val="0"/>
          <w:numId w:val="4"/>
        </w:numPr>
        <w:rPr>
          <w:rFonts w:ascii="Calibri" w:eastAsia="Calibri" w:hAnsi="Calibri" w:cs="Calibri"/>
          <w:sz w:val="20"/>
          <w:szCs w:val="20"/>
          <w:lang w:val="en-US"/>
        </w:rPr>
      </w:pPr>
      <w:r w:rsidRPr="39D3E923">
        <w:rPr>
          <w:rFonts w:ascii="Calibri" w:eastAsia="Calibri" w:hAnsi="Calibri" w:cs="Calibri"/>
          <w:sz w:val="20"/>
          <w:szCs w:val="20"/>
          <w:lang w:val="en-US"/>
        </w:rPr>
        <w:t xml:space="preserve">Zoom-link for General </w:t>
      </w:r>
      <w:proofErr w:type="gramStart"/>
      <w:r w:rsidRPr="39D3E923">
        <w:rPr>
          <w:rFonts w:ascii="Calibri" w:eastAsia="Calibri" w:hAnsi="Calibri" w:cs="Calibri"/>
          <w:sz w:val="20"/>
          <w:szCs w:val="20"/>
          <w:lang w:val="en-US"/>
        </w:rPr>
        <w:t>Meeting;</w:t>
      </w:r>
      <w:proofErr w:type="gramEnd"/>
      <w:r w:rsidRPr="39D3E923">
        <w:rPr>
          <w:rFonts w:ascii="Calibri" w:eastAsia="Calibri" w:hAnsi="Calibri" w:cs="Calibri"/>
          <w:sz w:val="20"/>
          <w:szCs w:val="20"/>
          <w:lang w:val="en-US"/>
        </w:rPr>
        <w:t xml:space="preserve"> poll systems for voting at General Meeting</w:t>
      </w:r>
    </w:p>
    <w:p w14:paraId="67B8B22E" w14:textId="43D4D557" w:rsidR="002B0FF1" w:rsidRPr="002B0FF1" w:rsidRDefault="002B0FF1" w:rsidP="002B0FF1">
      <w:pPr>
        <w:ind w:left="709"/>
        <w:rPr>
          <w:rStyle w:val="Policepardfaut2"/>
          <w:rFonts w:asciiTheme="minorHAnsi" w:hAnsiTheme="minorHAnsi" w:cstheme="minorBidi"/>
          <w:sz w:val="20"/>
          <w:szCs w:val="20"/>
          <w:lang w:val="en-US"/>
        </w:rPr>
      </w:pPr>
      <w:r w:rsidRPr="002B0FF1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>EC members only</w:t>
      </w:r>
    </w:p>
    <w:p w14:paraId="4B8B3F94" w14:textId="6534A976" w:rsidR="164E5E10" w:rsidRPr="00FE62CE" w:rsidRDefault="164E5E10" w:rsidP="39D3E923">
      <w:pPr>
        <w:pStyle w:val="ListParagraph"/>
        <w:numPr>
          <w:ilvl w:val="0"/>
          <w:numId w:val="4"/>
        </w:numPr>
        <w:ind w:left="993" w:hanging="284"/>
        <w:rPr>
          <w:rStyle w:val="Policepardfaut2"/>
          <w:rFonts w:asciiTheme="minorHAnsi" w:hAnsiTheme="minorHAnsi" w:cstheme="minorBidi"/>
          <w:sz w:val="20"/>
          <w:szCs w:val="20"/>
          <w:lang w:val="fr-CH"/>
        </w:rPr>
      </w:pPr>
      <w:r w:rsidRPr="39D3E923">
        <w:rPr>
          <w:rStyle w:val="Policepardfaut2"/>
          <w:rFonts w:asciiTheme="minorHAnsi" w:hAnsiTheme="minorHAnsi" w:cstheme="minorBidi"/>
          <w:sz w:val="20"/>
          <w:szCs w:val="20"/>
          <w:lang w:val="fr-CH"/>
        </w:rPr>
        <w:t xml:space="preserve">Agenda CC </w:t>
      </w:r>
      <w:r w:rsidR="0C5C2267" w:rsidRPr="39D3E923">
        <w:rPr>
          <w:rStyle w:val="Policepardfaut2"/>
          <w:rFonts w:asciiTheme="minorHAnsi" w:hAnsiTheme="minorHAnsi" w:cstheme="minorBidi"/>
          <w:sz w:val="20"/>
          <w:szCs w:val="20"/>
          <w:lang w:val="fr-CH"/>
        </w:rPr>
        <w:t xml:space="preserve">+ documents </w:t>
      </w:r>
      <w:proofErr w:type="gramStart"/>
      <w:r w:rsidRPr="39D3E923">
        <w:rPr>
          <w:rStyle w:val="Policepardfaut2"/>
          <w:rFonts w:asciiTheme="minorHAnsi" w:hAnsiTheme="minorHAnsi" w:cstheme="minorBidi"/>
          <w:sz w:val="20"/>
          <w:szCs w:val="20"/>
          <w:lang w:val="fr-CH"/>
        </w:rPr>
        <w:t>meeting</w:t>
      </w:r>
      <w:proofErr w:type="gramEnd"/>
    </w:p>
    <w:p w14:paraId="235EDFA0" w14:textId="2A22207B" w:rsidR="7EB821C7" w:rsidRDefault="7EB821C7" w:rsidP="39D3E923">
      <w:pPr>
        <w:pStyle w:val="ListParagraph"/>
        <w:numPr>
          <w:ilvl w:val="0"/>
          <w:numId w:val="4"/>
        </w:numPr>
        <w:ind w:left="993" w:hanging="284"/>
        <w:rPr>
          <w:rStyle w:val="Policepardfaut2"/>
          <w:rFonts w:asciiTheme="minorHAnsi" w:hAnsiTheme="minorHAnsi" w:cstheme="minorBidi"/>
          <w:lang w:val="fr-CH"/>
        </w:rPr>
      </w:pPr>
      <w:r w:rsidRPr="39D3E923">
        <w:rPr>
          <w:rStyle w:val="Policepardfaut2"/>
          <w:rFonts w:asciiTheme="minorHAnsi" w:hAnsiTheme="minorHAnsi" w:cstheme="minorBidi"/>
          <w:sz w:val="20"/>
          <w:szCs w:val="20"/>
          <w:lang w:val="fr-CH"/>
        </w:rPr>
        <w:t>Agenda and documents GM</w:t>
      </w:r>
    </w:p>
    <w:p w14:paraId="69707A85" w14:textId="693A3E93" w:rsidR="164E5E10" w:rsidRDefault="164E5E10" w:rsidP="39D3E923">
      <w:pPr>
        <w:pStyle w:val="ListParagraph"/>
        <w:numPr>
          <w:ilvl w:val="0"/>
          <w:numId w:val="4"/>
        </w:numPr>
        <w:ind w:left="993" w:hanging="284"/>
        <w:rPr>
          <w:rStyle w:val="Policepardfaut2"/>
          <w:rFonts w:asciiTheme="minorHAnsi" w:hAnsiTheme="minorHAnsi" w:cstheme="minorBidi"/>
          <w:sz w:val="20"/>
          <w:szCs w:val="20"/>
          <w:lang w:val="en-US"/>
        </w:rPr>
      </w:pPr>
      <w:r w:rsidRPr="39D3E923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>Information about Election / practical preparation</w:t>
      </w:r>
    </w:p>
    <w:p w14:paraId="021914B6" w14:textId="532ADEB5" w:rsidR="164E5E10" w:rsidRPr="00FE62CE" w:rsidRDefault="164E5E10" w:rsidP="00FE62CE">
      <w:pPr>
        <w:pStyle w:val="ListParagraph"/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</w:pPr>
      <w:r w:rsidRPr="00FE62CE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>Meeting in August</w:t>
      </w:r>
      <w:r w:rsidR="00227A1B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 xml:space="preserve">: </w:t>
      </w:r>
      <w:proofErr w:type="spellStart"/>
      <w:r w:rsidR="00227A1B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>tbd</w:t>
      </w:r>
      <w:proofErr w:type="spellEnd"/>
    </w:p>
    <w:p w14:paraId="721C856A" w14:textId="111BCD17" w:rsidR="164E5E10" w:rsidRPr="0043755D" w:rsidRDefault="164E5E10" w:rsidP="00FE62CE">
      <w:pPr>
        <w:pStyle w:val="ListParagraph"/>
        <w:numPr>
          <w:ilvl w:val="0"/>
          <w:numId w:val="4"/>
        </w:numPr>
        <w:ind w:left="993" w:hanging="284"/>
        <w:rPr>
          <w:rStyle w:val="Policepardfaut2"/>
          <w:rFonts w:asciiTheme="minorHAnsi" w:hAnsiTheme="minorHAnsi" w:cstheme="minorBidi"/>
          <w:i/>
          <w:iCs/>
          <w:sz w:val="20"/>
          <w:szCs w:val="20"/>
          <w:lang w:val="en-US"/>
        </w:rPr>
      </w:pPr>
      <w:r w:rsidRPr="39D3E923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>Preparation of handover to new EC</w:t>
      </w:r>
    </w:p>
    <w:p w14:paraId="0382D3ED" w14:textId="77777777" w:rsidR="008660AC" w:rsidRPr="00601BA4" w:rsidRDefault="008660AC" w:rsidP="005623F1">
      <w:pPr>
        <w:rPr>
          <w:rStyle w:val="Policepardfaut2"/>
          <w:rFonts w:asciiTheme="minorHAnsi" w:hAnsiTheme="minorHAnsi" w:cstheme="minorBidi"/>
          <w:color w:val="808080" w:themeColor="background1" w:themeShade="80"/>
          <w:sz w:val="20"/>
          <w:szCs w:val="20"/>
          <w:lang w:val="en-US"/>
        </w:rPr>
      </w:pPr>
    </w:p>
    <w:p w14:paraId="2B4D0F2D" w14:textId="159D62C7" w:rsidR="00E73F26" w:rsidRPr="005623F1" w:rsidRDefault="003C41C6" w:rsidP="00961E6A">
      <w:pPr>
        <w:rPr>
          <w:rFonts w:ascii="Calibri" w:hAnsi="Calibri" w:cs="Calibri"/>
          <w:b/>
          <w:bCs/>
          <w:color w:val="000000"/>
          <w:sz w:val="20"/>
          <w:szCs w:val="20"/>
          <w:lang w:val="en-US"/>
        </w:rPr>
      </w:pPr>
      <w:r w:rsidRPr="005623F1">
        <w:rPr>
          <w:rFonts w:ascii="Calibri" w:hAnsi="Calibri" w:cs="Calibri"/>
          <w:b/>
          <w:bCs/>
          <w:color w:val="000000" w:themeColor="text1"/>
          <w:sz w:val="20"/>
          <w:szCs w:val="20"/>
          <w:lang w:val="en-US"/>
        </w:rPr>
        <w:t xml:space="preserve">b. </w:t>
      </w:r>
      <w:r w:rsidR="00640C75" w:rsidRPr="005623F1">
        <w:rPr>
          <w:rFonts w:ascii="Calibri" w:hAnsi="Calibri" w:cs="Calibri"/>
          <w:b/>
          <w:bCs/>
          <w:color w:val="000000" w:themeColor="text1"/>
          <w:sz w:val="20"/>
          <w:szCs w:val="20"/>
          <w:lang w:val="en-US"/>
        </w:rPr>
        <w:t xml:space="preserve">Possibility for AMs </w:t>
      </w:r>
      <w:r w:rsidRPr="005623F1">
        <w:rPr>
          <w:rFonts w:ascii="Calibri" w:hAnsi="Calibri" w:cs="Calibri"/>
          <w:b/>
          <w:bCs/>
          <w:color w:val="000000" w:themeColor="text1"/>
          <w:sz w:val="20"/>
          <w:szCs w:val="20"/>
          <w:lang w:val="en-US"/>
        </w:rPr>
        <w:t>to pay the membership fee</w:t>
      </w:r>
      <w:r w:rsidR="00640C75" w:rsidRPr="005623F1">
        <w:rPr>
          <w:rFonts w:ascii="Calibri" w:hAnsi="Calibri" w:cs="Calibri"/>
          <w:b/>
          <w:bCs/>
          <w:color w:val="000000" w:themeColor="text1"/>
          <w:sz w:val="20"/>
          <w:szCs w:val="20"/>
          <w:lang w:val="en-US"/>
        </w:rPr>
        <w:t xml:space="preserve"> by credit card.</w:t>
      </w:r>
    </w:p>
    <w:p w14:paraId="0D8AEABB" w14:textId="19EA75D6" w:rsidR="00B6F803" w:rsidRPr="00954982" w:rsidRDefault="00B6F803" w:rsidP="63868F8C">
      <w:pPr>
        <w:spacing w:line="259" w:lineRule="auto"/>
        <w:ind w:left="284" w:right="-20"/>
        <w:rPr>
          <w:lang w:val="en-GB"/>
        </w:rPr>
      </w:pPr>
      <w:r w:rsidRPr="005623F1">
        <w:rPr>
          <w:rFonts w:ascii="Calibri" w:hAnsi="Calibri" w:cs="Calibri"/>
          <w:color w:val="000000" w:themeColor="text1"/>
          <w:sz w:val="20"/>
          <w:szCs w:val="20"/>
          <w:lang w:val="en-US"/>
        </w:rPr>
        <w:t>Feedback by Tom and Anne</w:t>
      </w:r>
    </w:p>
    <w:p w14:paraId="6B0D5C26" w14:textId="15FE4C12" w:rsidR="63868F8C" w:rsidRDefault="63868F8C" w:rsidP="14575BB7">
      <w:pPr>
        <w:spacing w:line="259" w:lineRule="auto"/>
        <w:ind w:left="284" w:right="-20"/>
        <w:rPr>
          <w:rFonts w:ascii="Calibri" w:hAnsi="Calibri" w:cs="Calibri"/>
          <w:color w:val="000000" w:themeColor="text1"/>
          <w:sz w:val="20"/>
          <w:szCs w:val="20"/>
          <w:highlight w:val="yellow"/>
          <w:lang w:val="en-US"/>
        </w:rPr>
      </w:pPr>
    </w:p>
    <w:p w14:paraId="127F52D5" w14:textId="5C1D9253" w:rsidR="007F4BC1" w:rsidRPr="00262097" w:rsidRDefault="00F93F45" w:rsidP="006B25B2">
      <w:pPr>
        <w:rPr>
          <w:rFonts w:asciiTheme="minorHAnsi" w:eastAsia="Yu Mincho" w:hAnsiTheme="minorHAnsi" w:cstheme="minorHAnsi"/>
          <w:b/>
          <w:bCs/>
          <w:sz w:val="20"/>
          <w:szCs w:val="20"/>
          <w:lang w:val="en-US"/>
        </w:rPr>
      </w:pPr>
      <w:r w:rsidRPr="46098897">
        <w:rPr>
          <w:rFonts w:ascii="Calibri" w:hAnsi="Calibri" w:cs="Calibri"/>
          <w:color w:val="000000" w:themeColor="text1"/>
          <w:sz w:val="20"/>
          <w:szCs w:val="20"/>
          <w:lang w:val="en-US"/>
        </w:rPr>
        <w:t xml:space="preserve"> </w:t>
      </w:r>
      <w:r w:rsidR="00262097" w:rsidRPr="00262097">
        <w:rPr>
          <w:rFonts w:asciiTheme="minorHAnsi" w:eastAsia="Yu Mincho" w:hAnsiTheme="minorHAnsi" w:cstheme="minorHAnsi"/>
          <w:b/>
          <w:bCs/>
          <w:sz w:val="20"/>
          <w:szCs w:val="20"/>
          <w:lang w:val="en-US"/>
        </w:rPr>
        <w:t>Action points:</w:t>
      </w:r>
    </w:p>
    <w:p w14:paraId="6D65D196" w14:textId="77777777" w:rsidR="00E3790A" w:rsidRPr="002456D4" w:rsidRDefault="00E3790A" w:rsidP="00FE62CE">
      <w:pPr>
        <w:ind w:left="284" w:hanging="284"/>
        <w:rPr>
          <w:rFonts w:asciiTheme="minorHAnsi" w:hAnsiTheme="minorHAnsi" w:cstheme="minorHAnsi"/>
          <w:lang w:val="en-US"/>
        </w:rPr>
      </w:pPr>
      <w:bookmarkStart w:id="1" w:name="_Hlk135733168"/>
      <w:r w:rsidRPr="002456D4">
        <w:rPr>
          <w:rStyle w:val="Policepardfaut2"/>
          <w:rFonts w:asciiTheme="minorHAnsi" w:hAnsiTheme="minorHAnsi" w:cstheme="minorHAnsi"/>
          <w:sz w:val="20"/>
          <w:szCs w:val="20"/>
          <w:lang w:val="en-US"/>
        </w:rPr>
        <w:t xml:space="preserve">→ </w:t>
      </w:r>
      <w:r w:rsidR="0062320C" w:rsidRPr="002456D4">
        <w:rPr>
          <w:rStyle w:val="Policepardfaut2"/>
          <w:rFonts w:asciiTheme="minorHAnsi" w:hAnsiTheme="minorHAnsi" w:cstheme="minorHAnsi"/>
          <w:b/>
          <w:bCs/>
          <w:sz w:val="20"/>
          <w:szCs w:val="20"/>
          <w:lang w:val="en-US"/>
        </w:rPr>
        <w:t>Anne</w:t>
      </w:r>
      <w:r w:rsidRPr="002456D4">
        <w:rPr>
          <w:rStyle w:val="Policepardfaut2"/>
          <w:rFonts w:asciiTheme="minorHAnsi" w:hAnsiTheme="minorHAnsi" w:cstheme="minorHAnsi"/>
          <w:sz w:val="20"/>
          <w:szCs w:val="20"/>
          <w:lang w:val="en-US"/>
        </w:rPr>
        <w:t xml:space="preserve"> to send minutes to </w:t>
      </w:r>
      <w:proofErr w:type="gramStart"/>
      <w:r w:rsidRPr="002456D4">
        <w:rPr>
          <w:rStyle w:val="Policepardfaut2"/>
          <w:rFonts w:asciiTheme="minorHAnsi" w:hAnsiTheme="minorHAnsi" w:cstheme="minorHAnsi"/>
          <w:sz w:val="20"/>
          <w:szCs w:val="20"/>
          <w:lang w:val="en-US"/>
        </w:rPr>
        <w:t>EC</w:t>
      </w:r>
      <w:proofErr w:type="gramEnd"/>
    </w:p>
    <w:p w14:paraId="66884F4E" w14:textId="0889AD21" w:rsidR="00550F6D" w:rsidRPr="002456D4" w:rsidRDefault="00E3790A" w:rsidP="00FE62CE">
      <w:pPr>
        <w:tabs>
          <w:tab w:val="left" w:pos="851"/>
        </w:tabs>
        <w:spacing w:line="259" w:lineRule="auto"/>
        <w:ind w:left="284" w:hanging="284"/>
        <w:rPr>
          <w:rStyle w:val="Policepardfaut2"/>
          <w:rFonts w:asciiTheme="minorHAnsi" w:hAnsiTheme="minorHAnsi" w:cstheme="minorBidi"/>
          <w:sz w:val="20"/>
          <w:szCs w:val="20"/>
          <w:lang w:val="en-US"/>
        </w:rPr>
      </w:pPr>
      <w:r w:rsidRPr="002456D4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 xml:space="preserve">→ </w:t>
      </w:r>
      <w:r w:rsidRPr="002456D4">
        <w:rPr>
          <w:rStyle w:val="Policepardfaut2"/>
          <w:rFonts w:asciiTheme="minorHAnsi" w:hAnsiTheme="minorHAnsi" w:cstheme="minorBidi"/>
          <w:b/>
          <w:bCs/>
          <w:sz w:val="20"/>
          <w:szCs w:val="20"/>
          <w:lang w:val="en-US"/>
        </w:rPr>
        <w:t>Sabina</w:t>
      </w:r>
      <w:r w:rsidRPr="002456D4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 xml:space="preserve"> to send agenda and minutes to Zaan for </w:t>
      </w:r>
      <w:proofErr w:type="gramStart"/>
      <w:r w:rsidRPr="002456D4">
        <w:rPr>
          <w:rStyle w:val="Policepardfaut2"/>
          <w:rFonts w:asciiTheme="minorHAnsi" w:hAnsiTheme="minorHAnsi" w:cstheme="minorBidi"/>
          <w:sz w:val="20"/>
          <w:szCs w:val="20"/>
          <w:lang w:val="en-US"/>
        </w:rPr>
        <w:t>upload</w:t>
      </w:r>
      <w:bookmarkEnd w:id="1"/>
      <w:proofErr w:type="gramEnd"/>
    </w:p>
    <w:p w14:paraId="26F538C6" w14:textId="6FB5BA64" w:rsidR="001A47ED" w:rsidRPr="00FE62CE" w:rsidRDefault="001A47ED" w:rsidP="00903A0D">
      <w:pPr>
        <w:ind w:left="284" w:hanging="284"/>
        <w:rPr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14B73B16" w14:textId="77777777" w:rsidR="001A47ED" w:rsidRPr="001A47ED" w:rsidRDefault="001A47ED" w:rsidP="002456D4">
      <w:pPr>
        <w:rPr>
          <w:rFonts w:asciiTheme="minorHAnsi" w:hAnsiTheme="minorHAnsi" w:cstheme="minorBidi"/>
          <w:color w:val="000000" w:themeColor="text1"/>
          <w:sz w:val="20"/>
          <w:szCs w:val="20"/>
          <w:lang w:val="en-US"/>
        </w:rPr>
      </w:pPr>
    </w:p>
    <w:sectPr w:rsidR="001A47ED" w:rsidRPr="001A47ED" w:rsidSect="0018757F">
      <w:headerReference w:type="default" r:id="rId12"/>
      <w:footerReference w:type="default" r:id="rId13"/>
      <w:type w:val="continuous"/>
      <w:pgSz w:w="11906" w:h="16838"/>
      <w:pgMar w:top="1440" w:right="1080" w:bottom="1440" w:left="1080" w:header="360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06EC6" w14:textId="77777777" w:rsidR="00304BEE" w:rsidRDefault="00304BEE">
      <w:r>
        <w:separator/>
      </w:r>
    </w:p>
  </w:endnote>
  <w:endnote w:type="continuationSeparator" w:id="0">
    <w:p w14:paraId="5778DCCC" w14:textId="77777777" w:rsidR="00304BEE" w:rsidRDefault="00304BEE">
      <w:r>
        <w:continuationSeparator/>
      </w:r>
    </w:p>
  </w:endnote>
  <w:endnote w:type="continuationNotice" w:id="1">
    <w:p w14:paraId="79016D3F" w14:textId="77777777" w:rsidR="00304BEE" w:rsidRDefault="00304B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CDE8B" w14:textId="77777777" w:rsidR="00E15898" w:rsidRPr="00E05A8F" w:rsidRDefault="00E15898" w:rsidP="00AB64E4">
    <w:pPr>
      <w:pBdr>
        <w:top w:val="single" w:sz="4" w:space="0" w:color="auto"/>
      </w:pBdr>
      <w:jc w:val="center"/>
      <w:rPr>
        <w:color w:val="000000" w:themeColor="text1"/>
        <w:sz w:val="16"/>
        <w:szCs w:val="16"/>
        <w:lang w:val="en-US"/>
      </w:rPr>
    </w:pPr>
    <w:r w:rsidRPr="00E05A8F">
      <w:rPr>
        <w:rStyle w:val="Strong"/>
        <w:color w:val="000000" w:themeColor="text1"/>
        <w:sz w:val="16"/>
        <w:szCs w:val="16"/>
        <w:lang w:val="en-US"/>
      </w:rPr>
      <w:t>Presidency</w:t>
    </w:r>
  </w:p>
  <w:p w14:paraId="5FE3851F" w14:textId="77777777" w:rsidR="00E15898" w:rsidRPr="00294278" w:rsidRDefault="00E15898" w:rsidP="00AB64E4">
    <w:pPr>
      <w:ind w:right="-70"/>
      <w:jc w:val="center"/>
      <w:rPr>
        <w:rFonts w:cs="Arial"/>
        <w:color w:val="000000" w:themeColor="text1"/>
        <w:sz w:val="16"/>
        <w:szCs w:val="16"/>
        <w:lang w:val="en-US"/>
      </w:rPr>
    </w:pPr>
    <w:r w:rsidRPr="00294278">
      <w:rPr>
        <w:color w:val="000000" w:themeColor="text1"/>
        <w:sz w:val="16"/>
        <w:szCs w:val="16"/>
        <w:lang w:val="en-US"/>
      </w:rPr>
      <w:t xml:space="preserve">Dr Sabina Schaffner / </w:t>
    </w:r>
    <w:r w:rsidRPr="00294278">
      <w:rPr>
        <w:rFonts w:cs="Arial"/>
        <w:color w:val="000000" w:themeColor="text1"/>
        <w:sz w:val="16"/>
        <w:szCs w:val="16"/>
        <w:lang w:val="en-US"/>
      </w:rPr>
      <w:t>University of Zurich / Language Center of UZH and ETH Zurich</w:t>
    </w:r>
  </w:p>
  <w:p w14:paraId="0CF51BB6" w14:textId="77777777" w:rsidR="00E15898" w:rsidRPr="000019FC" w:rsidRDefault="00E15898" w:rsidP="00AB64E4">
    <w:pPr>
      <w:ind w:left="2832" w:right="-70" w:firstLine="708"/>
      <w:rPr>
        <w:rFonts w:cs="Arial"/>
        <w:color w:val="000000" w:themeColor="text1"/>
        <w:sz w:val="16"/>
        <w:szCs w:val="16"/>
      </w:rPr>
    </w:pPr>
    <w:r w:rsidRPr="000019FC">
      <w:rPr>
        <w:rFonts w:cs="Arial"/>
        <w:color w:val="000000" w:themeColor="text1"/>
        <w:sz w:val="16"/>
        <w:szCs w:val="16"/>
      </w:rPr>
      <w:t>Rämistrasse 71 / CH-8006 Zürich /</w:t>
    </w:r>
    <w:proofErr w:type="spellStart"/>
    <w:r w:rsidRPr="000019FC">
      <w:rPr>
        <w:rFonts w:cs="Arial"/>
        <w:color w:val="000000" w:themeColor="text1"/>
        <w:sz w:val="16"/>
        <w:szCs w:val="16"/>
      </w:rPr>
      <w:t>Switzerland</w:t>
    </w:r>
    <w:proofErr w:type="spellEnd"/>
  </w:p>
  <w:p w14:paraId="622513FB" w14:textId="77777777" w:rsidR="00E15898" w:rsidRPr="000019FC" w:rsidRDefault="00E15898" w:rsidP="00AB64E4">
    <w:pPr>
      <w:ind w:right="-288" w:firstLine="708"/>
      <w:jc w:val="center"/>
      <w:rPr>
        <w:b/>
        <w:color w:val="000000" w:themeColor="text1"/>
        <w:sz w:val="16"/>
        <w:szCs w:val="16"/>
      </w:rPr>
    </w:pPr>
    <w:r w:rsidRPr="000019FC">
      <w:rPr>
        <w:rFonts w:cs="Arial"/>
        <w:color w:val="000000" w:themeColor="text1"/>
        <w:sz w:val="16"/>
        <w:szCs w:val="16"/>
      </w:rPr>
      <w:t xml:space="preserve">Tel. +41 44 634 52 80 / </w:t>
    </w:r>
    <w:proofErr w:type="spellStart"/>
    <w:r w:rsidRPr="000019FC">
      <w:rPr>
        <w:color w:val="000000" w:themeColor="text1"/>
        <w:sz w:val="16"/>
        <w:szCs w:val="16"/>
      </w:rPr>
      <w:t>e-mail</w:t>
    </w:r>
    <w:proofErr w:type="spellEnd"/>
    <w:r w:rsidRPr="000019FC">
      <w:rPr>
        <w:color w:val="000000" w:themeColor="text1"/>
        <w:sz w:val="16"/>
        <w:szCs w:val="16"/>
      </w:rPr>
      <w:t xml:space="preserve">: </w:t>
    </w:r>
    <w:hyperlink r:id="rId1" w:history="1">
      <w:r w:rsidRPr="000019FC">
        <w:rPr>
          <w:rStyle w:val="Hyperlink"/>
          <w:color w:val="000000" w:themeColor="text1"/>
          <w:sz w:val="16"/>
          <w:szCs w:val="16"/>
        </w:rPr>
        <w:t>sabina.schaffner@sprachen.uzh.ch</w:t>
      </w:r>
    </w:hyperlink>
    <w:r w:rsidRPr="000019FC">
      <w:rPr>
        <w:b/>
        <w:color w:val="000000" w:themeColor="text1"/>
        <w:sz w:val="16"/>
        <w:szCs w:val="16"/>
      </w:rPr>
      <w:t xml:space="preserve"> </w:t>
    </w:r>
  </w:p>
  <w:p w14:paraId="4C3227BE" w14:textId="77777777" w:rsidR="00E15898" w:rsidRPr="00C9201B" w:rsidRDefault="00E15898" w:rsidP="00AB64E4">
    <w:pPr>
      <w:jc w:val="center"/>
      <w:rPr>
        <w:b/>
        <w:color w:val="000000" w:themeColor="text1"/>
        <w:sz w:val="16"/>
        <w:szCs w:val="16"/>
        <w:lang w:val="fr-CH"/>
      </w:rPr>
    </w:pPr>
    <w:r w:rsidRPr="00C9201B">
      <w:rPr>
        <w:b/>
        <w:color w:val="000000" w:themeColor="text1"/>
        <w:sz w:val="16"/>
        <w:szCs w:val="16"/>
        <w:lang w:val="fr-CH"/>
      </w:rPr>
      <w:t>General Secretariat</w:t>
    </w:r>
  </w:p>
  <w:p w14:paraId="7B3F54E2" w14:textId="77777777" w:rsidR="00E15898" w:rsidRPr="00696FA3" w:rsidRDefault="00E15898" w:rsidP="00AB64E4">
    <w:pPr>
      <w:jc w:val="center"/>
      <w:rPr>
        <w:color w:val="000000" w:themeColor="text1"/>
        <w:sz w:val="16"/>
        <w:szCs w:val="16"/>
        <w:lang w:val="fr-FR"/>
      </w:rPr>
    </w:pPr>
    <w:r w:rsidRPr="00696FA3">
      <w:rPr>
        <w:color w:val="000000" w:themeColor="text1"/>
        <w:sz w:val="16"/>
        <w:szCs w:val="16"/>
        <w:lang w:val="pt-PT"/>
      </w:rPr>
      <w:t xml:space="preserve">Dr </w:t>
    </w:r>
    <w:r w:rsidRPr="00696FA3">
      <w:rPr>
        <w:rFonts w:cs="Calibri"/>
        <w:color w:val="000000" w:themeColor="text1"/>
        <w:sz w:val="16"/>
        <w:szCs w:val="16"/>
        <w:lang w:val="pt-PT"/>
      </w:rPr>
      <w:t>Anne Ch</w:t>
    </w:r>
    <w:r>
      <w:rPr>
        <w:rFonts w:cs="Calibri"/>
        <w:color w:val="000000" w:themeColor="text1"/>
        <w:sz w:val="16"/>
        <w:szCs w:val="16"/>
        <w:lang w:val="pt-PT"/>
      </w:rPr>
      <w:t>a</w:t>
    </w:r>
    <w:r w:rsidRPr="00696FA3">
      <w:rPr>
        <w:rFonts w:cs="Calibri"/>
        <w:color w:val="000000" w:themeColor="text1"/>
        <w:sz w:val="16"/>
        <w:szCs w:val="16"/>
        <w:lang w:val="pt-PT"/>
      </w:rPr>
      <w:t>teau / Université de Lorraine / UFR L</w:t>
    </w:r>
    <w:proofErr w:type="spellStart"/>
    <w:r w:rsidRPr="00696FA3">
      <w:rPr>
        <w:color w:val="000000" w:themeColor="text1"/>
        <w:sz w:val="16"/>
        <w:szCs w:val="16"/>
        <w:lang w:val="fr-FR"/>
      </w:rPr>
      <w:t>ansad</w:t>
    </w:r>
    <w:proofErr w:type="spellEnd"/>
    <w:r w:rsidRPr="00696FA3">
      <w:rPr>
        <w:color w:val="000000" w:themeColor="text1"/>
        <w:sz w:val="16"/>
        <w:szCs w:val="16"/>
        <w:lang w:val="fr-FR"/>
      </w:rPr>
      <w:t xml:space="preserve"> (Langues pour Spécialistes d’Autres Disciplines)</w:t>
    </w:r>
  </w:p>
  <w:p w14:paraId="09CD9E58" w14:textId="77777777" w:rsidR="00E15898" w:rsidRPr="00696FA3" w:rsidRDefault="00E15898" w:rsidP="00AB64E4">
    <w:pPr>
      <w:autoSpaceDE w:val="0"/>
      <w:autoSpaceDN w:val="0"/>
      <w:adjustRightInd w:val="0"/>
      <w:ind w:left="708"/>
      <w:jc w:val="center"/>
      <w:rPr>
        <w:color w:val="000000" w:themeColor="text1"/>
        <w:sz w:val="16"/>
        <w:szCs w:val="16"/>
        <w:lang w:val="pt-PT"/>
      </w:rPr>
    </w:pPr>
    <w:r w:rsidRPr="001038EA">
      <w:rPr>
        <w:color w:val="000000" w:themeColor="text1"/>
        <w:sz w:val="16"/>
        <w:szCs w:val="16"/>
        <w:lang w:val="en-US"/>
      </w:rPr>
      <w:t xml:space="preserve">CLSH – 23 Boulevard Albert 1er – B.P. 60546 / 54001 Nancy Cedex / </w:t>
    </w:r>
    <w:r w:rsidRPr="00696FA3">
      <w:rPr>
        <w:color w:val="000000" w:themeColor="text1"/>
        <w:sz w:val="16"/>
        <w:szCs w:val="16"/>
        <w:lang w:val="pt-PT"/>
      </w:rPr>
      <w:t>France</w:t>
    </w:r>
  </w:p>
  <w:p w14:paraId="7718EE73" w14:textId="77777777" w:rsidR="00E15898" w:rsidRPr="00954982" w:rsidRDefault="00E15898" w:rsidP="00AB64E4">
    <w:pPr>
      <w:autoSpaceDE w:val="0"/>
      <w:autoSpaceDN w:val="0"/>
      <w:adjustRightInd w:val="0"/>
      <w:ind w:left="708"/>
      <w:jc w:val="center"/>
      <w:rPr>
        <w:rStyle w:val="Hyperlink"/>
        <w:color w:val="000000" w:themeColor="text1"/>
        <w:sz w:val="16"/>
        <w:szCs w:val="16"/>
        <w:u w:val="none"/>
        <w:lang w:val="de-DE"/>
      </w:rPr>
    </w:pPr>
    <w:r w:rsidRPr="00696FA3">
      <w:rPr>
        <w:rFonts w:cs="Calibri"/>
        <w:color w:val="000000" w:themeColor="text1"/>
        <w:sz w:val="16"/>
        <w:szCs w:val="16"/>
        <w:lang w:val="pt-PT"/>
      </w:rPr>
      <w:t>Tel. +3</w:t>
    </w:r>
    <w:r>
      <w:rPr>
        <w:rFonts w:cs="Calibri"/>
        <w:color w:val="000000" w:themeColor="text1"/>
        <w:sz w:val="16"/>
        <w:szCs w:val="16"/>
        <w:lang w:val="pt-PT"/>
      </w:rPr>
      <w:t xml:space="preserve">3 3 72 74 31 87 </w:t>
    </w:r>
    <w:r w:rsidRPr="00954982">
      <w:rPr>
        <w:color w:val="000000" w:themeColor="text1"/>
        <w:sz w:val="16"/>
        <w:szCs w:val="16"/>
        <w:lang w:val="de-DE"/>
      </w:rPr>
      <w:t xml:space="preserve">/ </w:t>
    </w:r>
    <w:proofErr w:type="spellStart"/>
    <w:r w:rsidRPr="00954982">
      <w:rPr>
        <w:color w:val="000000" w:themeColor="text1"/>
        <w:sz w:val="16"/>
        <w:szCs w:val="16"/>
        <w:lang w:val="de-DE"/>
      </w:rPr>
      <w:t>e-mail</w:t>
    </w:r>
    <w:proofErr w:type="spellEnd"/>
    <w:r w:rsidRPr="00954982">
      <w:rPr>
        <w:color w:val="000000" w:themeColor="text1"/>
        <w:sz w:val="16"/>
        <w:szCs w:val="16"/>
        <w:lang w:val="de-DE"/>
      </w:rPr>
      <w:t xml:space="preserve">: </w:t>
    </w:r>
    <w:hyperlink r:id="rId2" w:history="1">
      <w:r w:rsidRPr="00954982">
        <w:rPr>
          <w:rStyle w:val="Hyperlink"/>
          <w:color w:val="000000" w:themeColor="text1"/>
          <w:sz w:val="16"/>
          <w:szCs w:val="16"/>
          <w:u w:val="none"/>
          <w:lang w:val="de-DE"/>
        </w:rPr>
        <w:t>generalsecretariat@cercles.org</w:t>
      </w:r>
    </w:hyperlink>
  </w:p>
  <w:p w14:paraId="6DFB9E20" w14:textId="77777777" w:rsidR="00E15898" w:rsidRPr="00954982" w:rsidRDefault="00E15898" w:rsidP="00A50DF9">
    <w:pPr>
      <w:autoSpaceDE w:val="0"/>
      <w:autoSpaceDN w:val="0"/>
      <w:adjustRightInd w:val="0"/>
      <w:ind w:left="708"/>
      <w:jc w:val="center"/>
      <w:rPr>
        <w:sz w:val="16"/>
        <w:szCs w:val="16"/>
        <w:lang w:val="de-DE"/>
      </w:rPr>
    </w:pPr>
  </w:p>
  <w:p w14:paraId="1A956B62" w14:textId="77777777" w:rsidR="00E15898" w:rsidRPr="00E05A8F" w:rsidRDefault="00E15898" w:rsidP="001E3A1C">
    <w:pPr>
      <w:jc w:val="center"/>
      <w:rPr>
        <w:sz w:val="16"/>
        <w:szCs w:val="16"/>
        <w:lang w:val="en-US"/>
      </w:rPr>
    </w:pPr>
    <w:r w:rsidRPr="00E05A8F">
      <w:rPr>
        <w:i/>
        <w:iCs/>
        <w:sz w:val="16"/>
        <w:szCs w:val="16"/>
        <w:lang w:val="en-US"/>
      </w:rPr>
      <w:t>CercleS</w:t>
    </w:r>
    <w:r w:rsidRPr="00E05A8F">
      <w:rPr>
        <w:sz w:val="16"/>
        <w:szCs w:val="16"/>
        <w:lang w:val="en-US"/>
      </w:rPr>
      <w:t xml:space="preserve"> </w:t>
    </w:r>
    <w:r w:rsidRPr="00E05A8F">
      <w:rPr>
        <w:i/>
        <w:iCs/>
        <w:sz w:val="16"/>
        <w:szCs w:val="16"/>
        <w:lang w:val="en-US"/>
      </w:rPr>
      <w:t xml:space="preserve">is a Non-Governmental </w:t>
    </w:r>
    <w:proofErr w:type="spellStart"/>
    <w:r w:rsidRPr="00E05A8F">
      <w:rPr>
        <w:i/>
        <w:iCs/>
        <w:sz w:val="16"/>
        <w:szCs w:val="16"/>
        <w:lang w:val="en-US"/>
      </w:rPr>
      <w:t>Organisation</w:t>
    </w:r>
    <w:proofErr w:type="spellEnd"/>
    <w:r w:rsidRPr="00E05A8F">
      <w:rPr>
        <w:i/>
        <w:iCs/>
        <w:sz w:val="16"/>
        <w:szCs w:val="16"/>
        <w:lang w:val="en-US"/>
      </w:rPr>
      <w:t xml:space="preserve"> affiliated to the Council of Europe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B4546" w14:textId="77777777" w:rsidR="00304BEE" w:rsidRDefault="00304BEE">
      <w:r>
        <w:separator/>
      </w:r>
    </w:p>
  </w:footnote>
  <w:footnote w:type="continuationSeparator" w:id="0">
    <w:p w14:paraId="7C3FF0AE" w14:textId="77777777" w:rsidR="00304BEE" w:rsidRDefault="00304BEE">
      <w:r>
        <w:continuationSeparator/>
      </w:r>
    </w:p>
  </w:footnote>
  <w:footnote w:type="continuationNotice" w:id="1">
    <w:p w14:paraId="14C3CB04" w14:textId="77777777" w:rsidR="00304BEE" w:rsidRDefault="00304B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55" w:type="dxa"/>
      <w:tblInd w:w="-290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27"/>
      <w:gridCol w:w="4278"/>
      <w:gridCol w:w="1656"/>
      <w:gridCol w:w="2994"/>
    </w:tblGrid>
    <w:tr w:rsidR="00E15898" w:rsidRPr="00C50916" w14:paraId="48233456" w14:textId="77777777" w:rsidTr="0008566A">
      <w:tc>
        <w:tcPr>
          <w:tcW w:w="1427" w:type="dxa"/>
          <w:tcBorders>
            <w:bottom w:val="single" w:sz="4" w:space="0" w:color="auto"/>
          </w:tcBorders>
        </w:tcPr>
        <w:p w14:paraId="1347C5D1" w14:textId="77777777" w:rsidR="00E15898" w:rsidRDefault="00E15898">
          <w:pPr>
            <w:rPr>
              <w:sz w:val="4"/>
            </w:rPr>
          </w:pPr>
          <w:r>
            <w:rPr>
              <w:noProof/>
              <w:lang w:val="fr-FR" w:eastAsia="fr-FR"/>
            </w:rPr>
            <w:drawing>
              <wp:anchor distT="0" distB="0" distL="114300" distR="114300" simplePos="0" relativeHeight="251658240" behindDoc="0" locked="0" layoutInCell="1" allowOverlap="0" wp14:anchorId="4B8E8E77" wp14:editId="36FC4119">
                <wp:simplePos x="0" y="0"/>
                <wp:positionH relativeFrom="column">
                  <wp:posOffset>-150495</wp:posOffset>
                </wp:positionH>
                <wp:positionV relativeFrom="paragraph">
                  <wp:posOffset>-912495</wp:posOffset>
                </wp:positionV>
                <wp:extent cx="908685" cy="908685"/>
                <wp:effectExtent l="0" t="0" r="0" b="0"/>
                <wp:wrapTopAndBottom/>
                <wp:docPr id="1" name="Picture 1" descr="cercle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cercles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8685" cy="908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78" w:type="dxa"/>
          <w:tcBorders>
            <w:bottom w:val="single" w:sz="4" w:space="0" w:color="auto"/>
          </w:tcBorders>
        </w:tcPr>
        <w:p w14:paraId="43D70D73" w14:textId="77777777" w:rsidR="00E15898" w:rsidRDefault="00E15898">
          <w:pPr>
            <w:jc w:val="both"/>
            <w:rPr>
              <w:sz w:val="18"/>
              <w:lang w:val="fr-FR"/>
            </w:rPr>
          </w:pPr>
          <w:r>
            <w:rPr>
              <w:sz w:val="18"/>
              <w:lang w:val="fr-FR"/>
            </w:rPr>
            <w:t xml:space="preserve">Confédération Européenne des Centres de Langues </w:t>
          </w:r>
        </w:p>
        <w:p w14:paraId="5BBCA690" w14:textId="77777777" w:rsidR="00E15898" w:rsidRDefault="00E15898">
          <w:pPr>
            <w:jc w:val="both"/>
            <w:rPr>
              <w:sz w:val="18"/>
              <w:lang w:val="fr-FR"/>
            </w:rPr>
          </w:pPr>
          <w:proofErr w:type="gramStart"/>
          <w:r>
            <w:rPr>
              <w:sz w:val="18"/>
              <w:lang w:val="fr-FR"/>
            </w:rPr>
            <w:t>dans</w:t>
          </w:r>
          <w:proofErr w:type="gramEnd"/>
          <w:r>
            <w:rPr>
              <w:sz w:val="18"/>
              <w:lang w:val="fr-FR"/>
            </w:rPr>
            <w:t xml:space="preserve"> l’Enseignement Supérieur</w:t>
          </w:r>
        </w:p>
        <w:p w14:paraId="70DF9E56" w14:textId="77777777" w:rsidR="00E15898" w:rsidRDefault="00E15898">
          <w:pPr>
            <w:jc w:val="both"/>
            <w:rPr>
              <w:sz w:val="18"/>
              <w:lang w:val="fr-FR"/>
            </w:rPr>
          </w:pPr>
        </w:p>
        <w:p w14:paraId="6FFCCF23" w14:textId="77777777" w:rsidR="00E15898" w:rsidRPr="000903E9" w:rsidRDefault="00E15898">
          <w:pPr>
            <w:jc w:val="both"/>
            <w:rPr>
              <w:sz w:val="18"/>
              <w:lang w:val="fr-FR"/>
            </w:rPr>
          </w:pPr>
          <w:proofErr w:type="spellStart"/>
          <w:r w:rsidRPr="000903E9">
            <w:rPr>
              <w:sz w:val="18"/>
              <w:lang w:val="fr-FR"/>
            </w:rPr>
            <w:t>European</w:t>
          </w:r>
          <w:proofErr w:type="spellEnd"/>
          <w:r w:rsidRPr="000903E9">
            <w:rPr>
              <w:sz w:val="18"/>
              <w:lang w:val="fr-FR"/>
            </w:rPr>
            <w:t xml:space="preserve"> </w:t>
          </w:r>
          <w:proofErr w:type="spellStart"/>
          <w:r w:rsidRPr="000903E9">
            <w:rPr>
              <w:sz w:val="18"/>
              <w:lang w:val="fr-FR"/>
            </w:rPr>
            <w:t>Confederation</w:t>
          </w:r>
          <w:proofErr w:type="spellEnd"/>
          <w:r w:rsidRPr="000903E9">
            <w:rPr>
              <w:sz w:val="18"/>
              <w:lang w:val="fr-FR"/>
            </w:rPr>
            <w:t xml:space="preserve"> of </w:t>
          </w:r>
          <w:proofErr w:type="spellStart"/>
          <w:r w:rsidRPr="000903E9">
            <w:rPr>
              <w:sz w:val="18"/>
              <w:lang w:val="fr-FR"/>
            </w:rPr>
            <w:t>Language</w:t>
          </w:r>
          <w:proofErr w:type="spellEnd"/>
          <w:r w:rsidRPr="000903E9">
            <w:rPr>
              <w:sz w:val="18"/>
              <w:lang w:val="fr-FR"/>
            </w:rPr>
            <w:t xml:space="preserve"> Centres in </w:t>
          </w:r>
        </w:p>
        <w:p w14:paraId="19B51E6E" w14:textId="77777777" w:rsidR="00E15898" w:rsidRPr="000903E9" w:rsidRDefault="00E15898">
          <w:pPr>
            <w:jc w:val="both"/>
            <w:rPr>
              <w:sz w:val="18"/>
            </w:rPr>
          </w:pPr>
          <w:r w:rsidRPr="000903E9">
            <w:rPr>
              <w:sz w:val="18"/>
            </w:rPr>
            <w:t>Higher Education</w:t>
          </w:r>
        </w:p>
        <w:p w14:paraId="44E871BC" w14:textId="77777777" w:rsidR="00E15898" w:rsidRPr="000903E9" w:rsidRDefault="00E15898">
          <w:pPr>
            <w:jc w:val="both"/>
            <w:rPr>
              <w:sz w:val="18"/>
            </w:rPr>
          </w:pPr>
        </w:p>
        <w:p w14:paraId="65763743" w14:textId="77777777" w:rsidR="00E15898" w:rsidRPr="00EC3648" w:rsidRDefault="00E15898">
          <w:pPr>
            <w:jc w:val="both"/>
            <w:rPr>
              <w:sz w:val="16"/>
              <w:lang w:val="de-DE"/>
            </w:rPr>
          </w:pPr>
          <w:r w:rsidRPr="00EC3648">
            <w:rPr>
              <w:sz w:val="18"/>
              <w:lang w:val="de-DE"/>
            </w:rPr>
            <w:t>Europäischer Verband der Hochschulsprachenzentren</w:t>
          </w:r>
        </w:p>
      </w:tc>
      <w:tc>
        <w:tcPr>
          <w:tcW w:w="1656" w:type="dxa"/>
          <w:tcBorders>
            <w:bottom w:val="single" w:sz="4" w:space="0" w:color="auto"/>
          </w:tcBorders>
        </w:tcPr>
        <w:p w14:paraId="22EE334F" w14:textId="77777777" w:rsidR="00E15898" w:rsidRDefault="00E15898" w:rsidP="001678E0">
          <w:pPr>
            <w:pStyle w:val="BodyText"/>
            <w:rPr>
              <w:sz w:val="18"/>
              <w:lang w:val="fr-FR"/>
            </w:rPr>
          </w:pPr>
          <w:r>
            <w:rPr>
              <w:sz w:val="18"/>
              <w:lang w:val="fr-FR"/>
            </w:rPr>
            <w:t>Le Président</w:t>
          </w:r>
        </w:p>
        <w:p w14:paraId="144A5D23" w14:textId="77777777" w:rsidR="00E15898" w:rsidRDefault="00E15898" w:rsidP="001678E0">
          <w:pPr>
            <w:rPr>
              <w:sz w:val="18"/>
              <w:lang w:val="fr-FR"/>
            </w:rPr>
          </w:pPr>
        </w:p>
        <w:p w14:paraId="738610EB" w14:textId="77777777" w:rsidR="00E15898" w:rsidRDefault="00E15898" w:rsidP="001678E0">
          <w:pPr>
            <w:rPr>
              <w:sz w:val="18"/>
              <w:lang w:val="fr-FR"/>
            </w:rPr>
          </w:pPr>
        </w:p>
        <w:p w14:paraId="0786D73D" w14:textId="77777777" w:rsidR="00E15898" w:rsidRDefault="00E15898" w:rsidP="001678E0">
          <w:pPr>
            <w:rPr>
              <w:sz w:val="18"/>
              <w:lang w:val="fr-FR"/>
            </w:rPr>
          </w:pPr>
          <w:r>
            <w:rPr>
              <w:b/>
              <w:bCs/>
              <w:sz w:val="18"/>
              <w:lang w:val="fr-FR"/>
            </w:rPr>
            <w:t xml:space="preserve">The </w:t>
          </w:r>
          <w:proofErr w:type="spellStart"/>
          <w:r>
            <w:rPr>
              <w:b/>
              <w:bCs/>
              <w:sz w:val="18"/>
              <w:lang w:val="fr-FR"/>
            </w:rPr>
            <w:t>President</w:t>
          </w:r>
          <w:proofErr w:type="spellEnd"/>
        </w:p>
        <w:p w14:paraId="637805D2" w14:textId="77777777" w:rsidR="00E15898" w:rsidRDefault="00E15898" w:rsidP="001678E0">
          <w:pPr>
            <w:rPr>
              <w:sz w:val="18"/>
              <w:lang w:val="fr-FR"/>
            </w:rPr>
          </w:pPr>
        </w:p>
        <w:p w14:paraId="463F29E8" w14:textId="77777777" w:rsidR="00E15898" w:rsidRDefault="00E15898" w:rsidP="001678E0">
          <w:pPr>
            <w:rPr>
              <w:sz w:val="18"/>
              <w:lang w:val="fr-FR"/>
            </w:rPr>
          </w:pPr>
        </w:p>
        <w:p w14:paraId="6F28E8BF" w14:textId="77777777" w:rsidR="00E15898" w:rsidRPr="000903E9" w:rsidRDefault="00E15898" w:rsidP="001678E0">
          <w:pPr>
            <w:pStyle w:val="Heading1"/>
            <w:rPr>
              <w:lang w:val="fr-FR"/>
            </w:rPr>
          </w:pPr>
          <w:r w:rsidRPr="000903E9">
            <w:rPr>
              <w:sz w:val="18"/>
              <w:lang w:val="fr-FR"/>
            </w:rPr>
            <w:t xml:space="preserve">Der </w:t>
          </w:r>
          <w:proofErr w:type="spellStart"/>
          <w:r w:rsidRPr="000903E9">
            <w:rPr>
              <w:sz w:val="18"/>
              <w:lang w:val="fr-FR"/>
            </w:rPr>
            <w:t>Präsident</w:t>
          </w:r>
          <w:proofErr w:type="spellEnd"/>
        </w:p>
      </w:tc>
      <w:tc>
        <w:tcPr>
          <w:tcW w:w="2994" w:type="dxa"/>
          <w:tcBorders>
            <w:bottom w:val="single" w:sz="4" w:space="0" w:color="auto"/>
          </w:tcBorders>
        </w:tcPr>
        <w:p w14:paraId="57596A48" w14:textId="77777777" w:rsidR="00E15898" w:rsidRPr="00E60C85" w:rsidRDefault="00E15898" w:rsidP="007236FF">
          <w:pPr>
            <w:ind w:right="-70"/>
            <w:rPr>
              <w:rFonts w:cs="Arial"/>
              <w:b/>
              <w:sz w:val="16"/>
              <w:szCs w:val="16"/>
              <w:lang w:val="en-US"/>
            </w:rPr>
          </w:pPr>
          <w:r>
            <w:rPr>
              <w:rFonts w:cs="Arial"/>
              <w:b/>
              <w:sz w:val="16"/>
              <w:szCs w:val="16"/>
              <w:lang w:val="en-US"/>
            </w:rPr>
            <w:t>University of Zurich UZH</w:t>
          </w:r>
        </w:p>
        <w:p w14:paraId="4588640E" w14:textId="77777777" w:rsidR="00E15898" w:rsidRDefault="00E15898" w:rsidP="007236FF">
          <w:pPr>
            <w:ind w:right="-70"/>
            <w:rPr>
              <w:rFonts w:cs="Arial"/>
              <w:sz w:val="16"/>
              <w:szCs w:val="16"/>
              <w:lang w:val="en-US"/>
            </w:rPr>
          </w:pPr>
          <w:r>
            <w:rPr>
              <w:rFonts w:cs="Arial"/>
              <w:sz w:val="16"/>
              <w:szCs w:val="16"/>
              <w:lang w:val="en-US"/>
            </w:rPr>
            <w:t xml:space="preserve">Language Center of UZH </w:t>
          </w:r>
        </w:p>
        <w:p w14:paraId="6C13DFDB" w14:textId="77777777" w:rsidR="00E15898" w:rsidRPr="000903E9" w:rsidRDefault="00E15898" w:rsidP="007236FF">
          <w:pPr>
            <w:ind w:right="-70"/>
            <w:rPr>
              <w:rFonts w:cs="Arial"/>
              <w:sz w:val="16"/>
              <w:szCs w:val="16"/>
            </w:rPr>
          </w:pPr>
          <w:r w:rsidRPr="000903E9">
            <w:rPr>
              <w:rFonts w:cs="Arial"/>
              <w:sz w:val="16"/>
              <w:szCs w:val="16"/>
            </w:rPr>
            <w:t xml:space="preserve">and ETH </w:t>
          </w:r>
          <w:proofErr w:type="spellStart"/>
          <w:r w:rsidRPr="000903E9">
            <w:rPr>
              <w:rFonts w:cs="Arial"/>
              <w:sz w:val="16"/>
              <w:szCs w:val="16"/>
            </w:rPr>
            <w:t>Zurich</w:t>
          </w:r>
          <w:proofErr w:type="spellEnd"/>
        </w:p>
        <w:p w14:paraId="6217980D" w14:textId="77777777" w:rsidR="00E15898" w:rsidRPr="004959FA" w:rsidRDefault="00E15898" w:rsidP="007236FF">
          <w:pPr>
            <w:ind w:right="-70"/>
            <w:rPr>
              <w:rFonts w:cs="Arial"/>
              <w:sz w:val="16"/>
              <w:szCs w:val="16"/>
            </w:rPr>
          </w:pPr>
          <w:r w:rsidRPr="004959FA">
            <w:rPr>
              <w:rFonts w:cs="Arial"/>
              <w:sz w:val="16"/>
              <w:szCs w:val="16"/>
            </w:rPr>
            <w:t>Rämistrasse 71</w:t>
          </w:r>
        </w:p>
        <w:p w14:paraId="5220BF91" w14:textId="77777777" w:rsidR="00E15898" w:rsidRPr="004959FA" w:rsidRDefault="00E15898" w:rsidP="007236FF">
          <w:pPr>
            <w:ind w:right="-70"/>
            <w:rPr>
              <w:rFonts w:cs="Arial"/>
              <w:sz w:val="16"/>
              <w:szCs w:val="16"/>
            </w:rPr>
          </w:pPr>
          <w:r w:rsidRPr="004959FA">
            <w:rPr>
              <w:rFonts w:cs="Arial"/>
              <w:sz w:val="16"/>
              <w:szCs w:val="16"/>
            </w:rPr>
            <w:t>CH-8006 Zürich</w:t>
          </w:r>
        </w:p>
        <w:p w14:paraId="5B5FBDB6" w14:textId="77777777" w:rsidR="00E15898" w:rsidRPr="004959FA" w:rsidRDefault="00E15898" w:rsidP="007236FF">
          <w:pPr>
            <w:ind w:right="-70"/>
            <w:rPr>
              <w:rFonts w:cs="Arial"/>
              <w:b/>
              <w:sz w:val="16"/>
              <w:szCs w:val="16"/>
            </w:rPr>
          </w:pPr>
          <w:r w:rsidRPr="004959FA">
            <w:rPr>
              <w:rFonts w:cs="Arial"/>
              <w:sz w:val="16"/>
              <w:szCs w:val="16"/>
            </w:rPr>
            <w:t>tel. +41 44 634</w:t>
          </w:r>
          <w:r>
            <w:rPr>
              <w:rFonts w:cs="Arial"/>
              <w:sz w:val="16"/>
              <w:szCs w:val="16"/>
            </w:rPr>
            <w:t xml:space="preserve"> </w:t>
          </w:r>
          <w:r w:rsidRPr="004959FA">
            <w:rPr>
              <w:rFonts w:cs="Arial"/>
              <w:sz w:val="16"/>
              <w:szCs w:val="16"/>
            </w:rPr>
            <w:t>52</w:t>
          </w:r>
          <w:r>
            <w:rPr>
              <w:rFonts w:cs="Arial"/>
              <w:sz w:val="16"/>
              <w:szCs w:val="16"/>
            </w:rPr>
            <w:t xml:space="preserve"> </w:t>
          </w:r>
          <w:r w:rsidRPr="004959FA">
            <w:rPr>
              <w:rFonts w:cs="Arial"/>
              <w:sz w:val="16"/>
              <w:szCs w:val="16"/>
            </w:rPr>
            <w:t>80</w:t>
          </w:r>
        </w:p>
        <w:p w14:paraId="7325249D" w14:textId="77777777" w:rsidR="00E15898" w:rsidRDefault="00E15898" w:rsidP="0008566A">
          <w:pPr>
            <w:ind w:right="-241"/>
            <w:jc w:val="both"/>
            <w:rPr>
              <w:sz w:val="16"/>
              <w:szCs w:val="16"/>
              <w:lang w:val="it-IT"/>
            </w:rPr>
          </w:pPr>
          <w:proofErr w:type="spellStart"/>
          <w:r w:rsidRPr="004959FA">
            <w:rPr>
              <w:sz w:val="16"/>
              <w:szCs w:val="16"/>
            </w:rPr>
            <w:t>e-mail</w:t>
          </w:r>
          <w:proofErr w:type="spellEnd"/>
          <w:r w:rsidRPr="004959FA">
            <w:rPr>
              <w:sz w:val="16"/>
              <w:szCs w:val="16"/>
            </w:rPr>
            <w:t xml:space="preserve">: </w:t>
          </w:r>
          <w:hyperlink r:id="rId2" w:history="1">
            <w:r w:rsidRPr="00F45966">
              <w:rPr>
                <w:rStyle w:val="Hyperlink"/>
                <w:sz w:val="16"/>
                <w:szCs w:val="16"/>
                <w:lang w:val="it-IT"/>
              </w:rPr>
              <w:t>sabina.schaffner@sprachen.uzh.ch</w:t>
            </w:r>
          </w:hyperlink>
        </w:p>
        <w:p w14:paraId="622DBF51" w14:textId="77777777" w:rsidR="00E15898" w:rsidRPr="00924C6B" w:rsidRDefault="00E15898" w:rsidP="0008566A">
          <w:pPr>
            <w:ind w:right="-241"/>
            <w:jc w:val="both"/>
            <w:rPr>
              <w:sz w:val="16"/>
              <w:lang w:val="en-ZA"/>
            </w:rPr>
          </w:pPr>
          <w:r w:rsidRPr="004959FA">
            <w:rPr>
              <w:sz w:val="16"/>
              <w:szCs w:val="16"/>
              <w:lang w:val="en-US"/>
            </w:rPr>
            <w:t>website: http://www.cercles.org</w:t>
          </w:r>
        </w:p>
      </w:tc>
    </w:tr>
  </w:tbl>
  <w:p w14:paraId="3B7B4B86" w14:textId="77777777" w:rsidR="00E15898" w:rsidRPr="005D3DA9" w:rsidRDefault="00E15898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32E2"/>
    <w:multiLevelType w:val="hybridMultilevel"/>
    <w:tmpl w:val="73E4905A"/>
    <w:lvl w:ilvl="0" w:tplc="63EEF632">
      <w:start w:val="3"/>
      <w:numFmt w:val="lowerLetter"/>
      <w:lvlText w:val="%1."/>
      <w:lvlJc w:val="left"/>
      <w:pPr>
        <w:ind w:left="928" w:hanging="360"/>
      </w:pPr>
      <w:rPr>
        <w:rFonts w:hint="default"/>
        <w:i w:val="0"/>
        <w:iCs w:val="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4D1C3EE"/>
    <w:multiLevelType w:val="hybridMultilevel"/>
    <w:tmpl w:val="C8CCB31E"/>
    <w:lvl w:ilvl="0" w:tplc="F4A283E8">
      <w:start w:val="1"/>
      <w:numFmt w:val="bullet"/>
      <w:lvlText w:val="-"/>
      <w:lvlJc w:val="left"/>
      <w:pPr>
        <w:ind w:left="1068" w:hanging="360"/>
      </w:pPr>
      <w:rPr>
        <w:rFonts w:ascii="Aptos" w:hAnsi="Aptos" w:hint="default"/>
      </w:rPr>
    </w:lvl>
    <w:lvl w:ilvl="1" w:tplc="E95ABBBC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D08AE32C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CCD2415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2546B5C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43C2DD28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314598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37EF39E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8BFCB714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734C3"/>
    <w:multiLevelType w:val="hybridMultilevel"/>
    <w:tmpl w:val="AA80A0D6"/>
    <w:lvl w:ilvl="0" w:tplc="80746E16">
      <w:numFmt w:val="bullet"/>
      <w:lvlText w:val="•"/>
      <w:lvlJc w:val="left"/>
      <w:pPr>
        <w:ind w:left="1287" w:hanging="360"/>
      </w:pPr>
      <w:rPr>
        <w:rFonts w:hint="default"/>
        <w:lang w:val="en-ZA" w:eastAsia="en-US" w:bidi="ar-SA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726EE0"/>
    <w:multiLevelType w:val="hybridMultilevel"/>
    <w:tmpl w:val="D13806B0"/>
    <w:lvl w:ilvl="0" w:tplc="0407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 w15:restartNumberingAfterBreak="0">
    <w:nsid w:val="13960E7D"/>
    <w:multiLevelType w:val="multilevel"/>
    <w:tmpl w:val="D8386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15287B"/>
    <w:multiLevelType w:val="multilevel"/>
    <w:tmpl w:val="771A7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3B06D4"/>
    <w:multiLevelType w:val="hybridMultilevel"/>
    <w:tmpl w:val="BC7C741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621DB8"/>
    <w:multiLevelType w:val="hybridMultilevel"/>
    <w:tmpl w:val="8688B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E62600">
      <w:numFmt w:val="bullet"/>
      <w:lvlText w:val="–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64322"/>
    <w:multiLevelType w:val="hybridMultilevel"/>
    <w:tmpl w:val="CD22324E"/>
    <w:lvl w:ilvl="0" w:tplc="6B38B392">
      <w:start w:val="1"/>
      <w:numFmt w:val="lowerLetter"/>
      <w:lvlText w:val="%1)"/>
      <w:lvlJc w:val="left"/>
      <w:pPr>
        <w:ind w:left="720" w:hanging="360"/>
      </w:pPr>
    </w:lvl>
    <w:lvl w:ilvl="1" w:tplc="6A106106">
      <w:start w:val="1"/>
      <w:numFmt w:val="lowerLetter"/>
      <w:lvlText w:val="%2."/>
      <w:lvlJc w:val="left"/>
      <w:pPr>
        <w:ind w:left="1440" w:hanging="360"/>
      </w:pPr>
    </w:lvl>
    <w:lvl w:ilvl="2" w:tplc="767CE510">
      <w:start w:val="1"/>
      <w:numFmt w:val="lowerRoman"/>
      <w:lvlText w:val="%3."/>
      <w:lvlJc w:val="right"/>
      <w:pPr>
        <w:ind w:left="2160" w:hanging="180"/>
      </w:pPr>
    </w:lvl>
    <w:lvl w:ilvl="3" w:tplc="52BEB7F8">
      <w:start w:val="1"/>
      <w:numFmt w:val="decimal"/>
      <w:lvlText w:val="%4."/>
      <w:lvlJc w:val="left"/>
      <w:pPr>
        <w:ind w:left="2880" w:hanging="360"/>
      </w:pPr>
    </w:lvl>
    <w:lvl w:ilvl="4" w:tplc="20361FE4">
      <w:start w:val="1"/>
      <w:numFmt w:val="lowerLetter"/>
      <w:lvlText w:val="%5."/>
      <w:lvlJc w:val="left"/>
      <w:pPr>
        <w:ind w:left="3600" w:hanging="360"/>
      </w:pPr>
    </w:lvl>
    <w:lvl w:ilvl="5" w:tplc="B0B47E1E">
      <w:start w:val="1"/>
      <w:numFmt w:val="lowerRoman"/>
      <w:lvlText w:val="%6."/>
      <w:lvlJc w:val="right"/>
      <w:pPr>
        <w:ind w:left="4320" w:hanging="180"/>
      </w:pPr>
    </w:lvl>
    <w:lvl w:ilvl="6" w:tplc="E316470A">
      <w:start w:val="1"/>
      <w:numFmt w:val="decimal"/>
      <w:lvlText w:val="%7."/>
      <w:lvlJc w:val="left"/>
      <w:pPr>
        <w:ind w:left="5040" w:hanging="360"/>
      </w:pPr>
    </w:lvl>
    <w:lvl w:ilvl="7" w:tplc="D130B81C">
      <w:start w:val="1"/>
      <w:numFmt w:val="lowerLetter"/>
      <w:lvlText w:val="%8."/>
      <w:lvlJc w:val="left"/>
      <w:pPr>
        <w:ind w:left="5760" w:hanging="360"/>
      </w:pPr>
    </w:lvl>
    <w:lvl w:ilvl="8" w:tplc="A5C63DF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55078"/>
    <w:multiLevelType w:val="hybridMultilevel"/>
    <w:tmpl w:val="1C5E8D54"/>
    <w:lvl w:ilvl="0" w:tplc="A0E88712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55B3B83"/>
    <w:multiLevelType w:val="hybridMultilevel"/>
    <w:tmpl w:val="B6046B9E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56384D"/>
    <w:multiLevelType w:val="hybridMultilevel"/>
    <w:tmpl w:val="2BE4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93179"/>
    <w:multiLevelType w:val="hybridMultilevel"/>
    <w:tmpl w:val="6784C94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98D838"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6E9C1C"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0E5706"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7C5566"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5453AC"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7A992E"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005B40"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405618"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BEDD2"/>
    <w:multiLevelType w:val="hybridMultilevel"/>
    <w:tmpl w:val="DF820AF6"/>
    <w:lvl w:ilvl="0" w:tplc="02362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A8932A">
      <w:start w:val="1"/>
      <w:numFmt w:val="bullet"/>
      <w:lvlText w:val="-"/>
      <w:lvlJc w:val="left"/>
      <w:pPr>
        <w:ind w:left="1440" w:hanging="360"/>
      </w:pPr>
      <w:rPr>
        <w:rFonts w:ascii="Aptos" w:hAnsi="Aptos" w:hint="default"/>
      </w:rPr>
    </w:lvl>
    <w:lvl w:ilvl="2" w:tplc="57466F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9AB1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8294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46E1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47A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3605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232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0D0FA3"/>
    <w:multiLevelType w:val="multilevel"/>
    <w:tmpl w:val="211A6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43BCD7F"/>
    <w:multiLevelType w:val="hybridMultilevel"/>
    <w:tmpl w:val="EBFE0AEE"/>
    <w:lvl w:ilvl="0" w:tplc="9F12E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9ED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3C7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7A59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50C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E6C2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4CBD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F406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E29A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8B7648"/>
    <w:multiLevelType w:val="hybridMultilevel"/>
    <w:tmpl w:val="2F2E84BC"/>
    <w:lvl w:ilvl="0" w:tplc="96A0DDB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92AEF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AA83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B6C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470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64E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DAF7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C05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DEAF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E7820"/>
    <w:multiLevelType w:val="hybridMultilevel"/>
    <w:tmpl w:val="75966A66"/>
    <w:lvl w:ilvl="0" w:tplc="5BA41B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C1609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0CE9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EE16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7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DC15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1A18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4E8C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A8C4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A60D3"/>
    <w:multiLevelType w:val="hybridMultilevel"/>
    <w:tmpl w:val="A8A447F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562C8"/>
    <w:multiLevelType w:val="hybridMultilevel"/>
    <w:tmpl w:val="F6D01A18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786" w:hanging="360"/>
      </w:pPr>
      <w:rPr>
        <w:b/>
        <w:bCs/>
        <w:i w:val="0"/>
        <w:iCs w:val="0"/>
        <w:color w:val="000000" w:themeColor="text1"/>
        <w:sz w:val="20"/>
        <w:szCs w:val="20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bullet"/>
      <w:lvlText w:val="-"/>
      <w:lvlJc w:val="left"/>
      <w:pPr>
        <w:ind w:left="3600" w:hanging="360"/>
      </w:pPr>
      <w:rPr>
        <w:rFonts w:ascii="Calibri" w:hAnsi="Calibri" w:hint="default"/>
      </w:r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AF18A"/>
    <w:multiLevelType w:val="hybridMultilevel"/>
    <w:tmpl w:val="3CA058AC"/>
    <w:lvl w:ilvl="0" w:tplc="436CED2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01CB0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36B3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CFB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28E9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F478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6C64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36F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6417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6A7508"/>
    <w:multiLevelType w:val="multilevel"/>
    <w:tmpl w:val="1C8C6B8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CB17F2"/>
    <w:multiLevelType w:val="hybridMultilevel"/>
    <w:tmpl w:val="89AE79F6"/>
    <w:lvl w:ilvl="0" w:tplc="A6769A44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0083D"/>
    <w:multiLevelType w:val="multilevel"/>
    <w:tmpl w:val="987E9130"/>
    <w:lvl w:ilvl="0">
      <w:start w:val="17"/>
      <w:numFmt w:val="decimal"/>
      <w:lvlText w:val="%1"/>
      <w:lvlJc w:val="left"/>
      <w:pPr>
        <w:ind w:left="480" w:hanging="480"/>
      </w:pPr>
      <w:rPr>
        <w:rFonts w:hint="default"/>
        <w:b/>
        <w:i w:val="0"/>
      </w:rPr>
    </w:lvl>
    <w:lvl w:ilvl="1">
      <w:start w:val="35"/>
      <w:numFmt w:val="decimal"/>
      <w:lvlText w:val="%1.%2"/>
      <w:lvlJc w:val="left"/>
      <w:pPr>
        <w:ind w:left="1614" w:hanging="4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/>
        <w:i w:val="0"/>
      </w:rPr>
    </w:lvl>
  </w:abstractNum>
  <w:abstractNum w:abstractNumId="24" w15:restartNumberingAfterBreak="0">
    <w:nsid w:val="4EAE3B10"/>
    <w:multiLevelType w:val="hybridMultilevel"/>
    <w:tmpl w:val="A0D80884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 w:val="0"/>
        <w:b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30A69"/>
    <w:multiLevelType w:val="hybridMultilevel"/>
    <w:tmpl w:val="15A0FDDC"/>
    <w:lvl w:ilvl="0" w:tplc="0407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6" w15:restartNumberingAfterBreak="0">
    <w:nsid w:val="55C82732"/>
    <w:multiLevelType w:val="multilevel"/>
    <w:tmpl w:val="E1D4F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916E9AF"/>
    <w:multiLevelType w:val="hybridMultilevel"/>
    <w:tmpl w:val="9CC6057C"/>
    <w:lvl w:ilvl="0" w:tplc="A7C827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9623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66E3E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1410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6638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7843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34E0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4EE2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DAD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D2D03"/>
    <w:multiLevelType w:val="hybridMultilevel"/>
    <w:tmpl w:val="128E2C0E"/>
    <w:lvl w:ilvl="0" w:tplc="848A038A">
      <w:start w:val="1"/>
      <w:numFmt w:val="decimal"/>
      <w:lvlText w:val="%1."/>
      <w:lvlJc w:val="left"/>
      <w:pPr>
        <w:ind w:left="720" w:hanging="360"/>
      </w:pPr>
    </w:lvl>
    <w:lvl w:ilvl="1" w:tplc="20364142">
      <w:start w:val="1"/>
      <w:numFmt w:val="lowerLetter"/>
      <w:lvlText w:val="%2."/>
      <w:lvlJc w:val="left"/>
      <w:pPr>
        <w:ind w:left="1440" w:hanging="360"/>
      </w:pPr>
    </w:lvl>
    <w:lvl w:ilvl="2" w:tplc="EE84F1AE">
      <w:start w:val="1"/>
      <w:numFmt w:val="lowerRoman"/>
      <w:lvlText w:val="%3."/>
      <w:lvlJc w:val="right"/>
      <w:pPr>
        <w:ind w:left="2160" w:hanging="180"/>
      </w:pPr>
    </w:lvl>
    <w:lvl w:ilvl="3" w:tplc="52E6BF14">
      <w:start w:val="1"/>
      <w:numFmt w:val="decimal"/>
      <w:lvlText w:val="%4."/>
      <w:lvlJc w:val="left"/>
      <w:pPr>
        <w:ind w:left="2880" w:hanging="360"/>
      </w:pPr>
    </w:lvl>
    <w:lvl w:ilvl="4" w:tplc="0FFA3C88">
      <w:start w:val="1"/>
      <w:numFmt w:val="lowerLetter"/>
      <w:lvlText w:val="%5."/>
      <w:lvlJc w:val="left"/>
      <w:pPr>
        <w:ind w:left="3600" w:hanging="360"/>
      </w:pPr>
    </w:lvl>
    <w:lvl w:ilvl="5" w:tplc="B858A65C">
      <w:start w:val="1"/>
      <w:numFmt w:val="lowerRoman"/>
      <w:lvlText w:val="%6."/>
      <w:lvlJc w:val="right"/>
      <w:pPr>
        <w:ind w:left="4320" w:hanging="180"/>
      </w:pPr>
    </w:lvl>
    <w:lvl w:ilvl="6" w:tplc="C5168EBC">
      <w:start w:val="1"/>
      <w:numFmt w:val="decimal"/>
      <w:lvlText w:val="%7."/>
      <w:lvlJc w:val="left"/>
      <w:pPr>
        <w:ind w:left="5040" w:hanging="360"/>
      </w:pPr>
    </w:lvl>
    <w:lvl w:ilvl="7" w:tplc="37A04534">
      <w:start w:val="1"/>
      <w:numFmt w:val="lowerLetter"/>
      <w:lvlText w:val="%8."/>
      <w:lvlJc w:val="left"/>
      <w:pPr>
        <w:ind w:left="5760" w:hanging="360"/>
      </w:pPr>
    </w:lvl>
    <w:lvl w:ilvl="8" w:tplc="58D41FF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863A4"/>
    <w:multiLevelType w:val="hybridMultilevel"/>
    <w:tmpl w:val="D5FCBE38"/>
    <w:lvl w:ilvl="0" w:tplc="0E401390">
      <w:start w:val="2"/>
      <w:numFmt w:val="bullet"/>
      <w:lvlText w:val="-"/>
      <w:lvlJc w:val="left"/>
      <w:pPr>
        <w:ind w:left="1069" w:hanging="360"/>
      </w:pPr>
      <w:rPr>
        <w:rFonts w:ascii="Calibri" w:eastAsia="MS Mincho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E8E3955"/>
    <w:multiLevelType w:val="hybridMultilevel"/>
    <w:tmpl w:val="072C6BEE"/>
    <w:lvl w:ilvl="0" w:tplc="CD92D1D2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  <w:color w:val="000000" w:themeColor="text1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AD0FA8"/>
    <w:multiLevelType w:val="hybridMultilevel"/>
    <w:tmpl w:val="EA86CB00"/>
    <w:lvl w:ilvl="0" w:tplc="C00AC236">
      <w:numFmt w:val="bullet"/>
      <w:lvlText w:val="-"/>
      <w:lvlJc w:val="left"/>
      <w:pPr>
        <w:ind w:left="410" w:hanging="360"/>
      </w:pPr>
      <w:rPr>
        <w:rFonts w:ascii="Calibri" w:eastAsia="Yu Mincho" w:hAnsi="Calibri" w:cs="Calibri" w:hint="default"/>
      </w:rPr>
    </w:lvl>
    <w:lvl w:ilvl="1" w:tplc="1C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2" w15:restartNumberingAfterBreak="0">
    <w:nsid w:val="6F444DDA"/>
    <w:multiLevelType w:val="hybridMultilevel"/>
    <w:tmpl w:val="F670B218"/>
    <w:lvl w:ilvl="0" w:tplc="C3089B78">
      <w:start w:val="28"/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01107F5"/>
    <w:multiLevelType w:val="hybridMultilevel"/>
    <w:tmpl w:val="D5083A76"/>
    <w:lvl w:ilvl="0" w:tplc="C3089B78">
      <w:start w:val="28"/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7A7FC4"/>
    <w:multiLevelType w:val="multilevel"/>
    <w:tmpl w:val="C6541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93E1A93"/>
    <w:multiLevelType w:val="hybridMultilevel"/>
    <w:tmpl w:val="EC144CBC"/>
    <w:lvl w:ilvl="0" w:tplc="5DB0BB6C">
      <w:start w:val="1"/>
      <w:numFmt w:val="lowerLetter"/>
      <w:lvlText w:val="%1."/>
      <w:lvlJc w:val="left"/>
      <w:pPr>
        <w:ind w:left="502" w:hanging="360"/>
      </w:pPr>
      <w:rPr>
        <w:rFonts w:eastAsia="Yu Mincho" w:hint="default"/>
        <w:b/>
        <w:i w:val="0"/>
        <w:iCs w:val="0"/>
        <w:color w:val="00000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A0910A1"/>
    <w:multiLevelType w:val="hybridMultilevel"/>
    <w:tmpl w:val="553E7CEC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140806227">
    <w:abstractNumId w:val="15"/>
  </w:num>
  <w:num w:numId="2" w16cid:durableId="85000790">
    <w:abstractNumId w:val="27"/>
  </w:num>
  <w:num w:numId="3" w16cid:durableId="1558013684">
    <w:abstractNumId w:val="16"/>
  </w:num>
  <w:num w:numId="4" w16cid:durableId="2041583948">
    <w:abstractNumId w:val="1"/>
  </w:num>
  <w:num w:numId="5" w16cid:durableId="1013191593">
    <w:abstractNumId w:val="17"/>
  </w:num>
  <w:num w:numId="6" w16cid:durableId="1697609965">
    <w:abstractNumId w:val="20"/>
  </w:num>
  <w:num w:numId="7" w16cid:durableId="802578340">
    <w:abstractNumId w:val="13"/>
  </w:num>
  <w:num w:numId="8" w16cid:durableId="1747915826">
    <w:abstractNumId w:val="8"/>
  </w:num>
  <w:num w:numId="9" w16cid:durableId="1957638224">
    <w:abstractNumId w:val="28"/>
  </w:num>
  <w:num w:numId="10" w16cid:durableId="1295678184">
    <w:abstractNumId w:val="19"/>
  </w:num>
  <w:num w:numId="11" w16cid:durableId="1797874464">
    <w:abstractNumId w:val="12"/>
  </w:num>
  <w:num w:numId="12" w16cid:durableId="1373966601">
    <w:abstractNumId w:val="31"/>
  </w:num>
  <w:num w:numId="13" w16cid:durableId="1863129892">
    <w:abstractNumId w:val="25"/>
  </w:num>
  <w:num w:numId="14" w16cid:durableId="658965149">
    <w:abstractNumId w:val="0"/>
  </w:num>
  <w:num w:numId="15" w16cid:durableId="1780641965">
    <w:abstractNumId w:val="2"/>
  </w:num>
  <w:num w:numId="16" w16cid:durableId="1160654669">
    <w:abstractNumId w:val="36"/>
  </w:num>
  <w:num w:numId="17" w16cid:durableId="642929750">
    <w:abstractNumId w:val="10"/>
  </w:num>
  <w:num w:numId="18" w16cid:durableId="1807047935">
    <w:abstractNumId w:val="24"/>
  </w:num>
  <w:num w:numId="19" w16cid:durableId="1270509914">
    <w:abstractNumId w:val="7"/>
  </w:num>
  <w:num w:numId="20" w16cid:durableId="2092434654">
    <w:abstractNumId w:val="11"/>
  </w:num>
  <w:num w:numId="21" w16cid:durableId="2002460896">
    <w:abstractNumId w:val="6"/>
  </w:num>
  <w:num w:numId="22" w16cid:durableId="230191489">
    <w:abstractNumId w:val="26"/>
  </w:num>
  <w:num w:numId="23" w16cid:durableId="89014981">
    <w:abstractNumId w:val="18"/>
  </w:num>
  <w:num w:numId="24" w16cid:durableId="1275557464">
    <w:abstractNumId w:val="9"/>
  </w:num>
  <w:num w:numId="25" w16cid:durableId="341860788">
    <w:abstractNumId w:val="29"/>
  </w:num>
  <w:num w:numId="26" w16cid:durableId="1916166630">
    <w:abstractNumId w:val="22"/>
  </w:num>
  <w:num w:numId="27" w16cid:durableId="303660702">
    <w:abstractNumId w:val="30"/>
  </w:num>
  <w:num w:numId="28" w16cid:durableId="451555103">
    <w:abstractNumId w:val="32"/>
  </w:num>
  <w:num w:numId="29" w16cid:durableId="126438946">
    <w:abstractNumId w:val="14"/>
  </w:num>
  <w:num w:numId="30" w16cid:durableId="1655450369">
    <w:abstractNumId w:val="5"/>
  </w:num>
  <w:num w:numId="31" w16cid:durableId="1250429490">
    <w:abstractNumId w:val="4"/>
  </w:num>
  <w:num w:numId="32" w16cid:durableId="1903176109">
    <w:abstractNumId w:val="35"/>
  </w:num>
  <w:num w:numId="33" w16cid:durableId="892929566">
    <w:abstractNumId w:val="34"/>
  </w:num>
  <w:num w:numId="34" w16cid:durableId="1834174833">
    <w:abstractNumId w:val="3"/>
  </w:num>
  <w:num w:numId="35" w16cid:durableId="2145349332">
    <w:abstractNumId w:val="33"/>
  </w:num>
  <w:num w:numId="36" w16cid:durableId="837499757">
    <w:abstractNumId w:val="23"/>
  </w:num>
  <w:num w:numId="37" w16cid:durableId="376471455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2M7C0NDUzNjCzNDRR0lEKTi0uzszPAykwqgUAMlN7jywAAAA="/>
  </w:docVars>
  <w:rsids>
    <w:rsidRoot w:val="00997E4E"/>
    <w:rsid w:val="0000058A"/>
    <w:rsid w:val="000019FC"/>
    <w:rsid w:val="000034F1"/>
    <w:rsid w:val="000055E5"/>
    <w:rsid w:val="0000642E"/>
    <w:rsid w:val="00007825"/>
    <w:rsid w:val="00011393"/>
    <w:rsid w:val="0002117E"/>
    <w:rsid w:val="000241B5"/>
    <w:rsid w:val="00024DE1"/>
    <w:rsid w:val="00024FB1"/>
    <w:rsid w:val="00025973"/>
    <w:rsid w:val="00026BA5"/>
    <w:rsid w:val="00027D21"/>
    <w:rsid w:val="000301B3"/>
    <w:rsid w:val="00031B2C"/>
    <w:rsid w:val="00033673"/>
    <w:rsid w:val="0003464C"/>
    <w:rsid w:val="00035084"/>
    <w:rsid w:val="00035A79"/>
    <w:rsid w:val="00036009"/>
    <w:rsid w:val="00037009"/>
    <w:rsid w:val="0004015F"/>
    <w:rsid w:val="00041070"/>
    <w:rsid w:val="00041B12"/>
    <w:rsid w:val="00042509"/>
    <w:rsid w:val="00043FD2"/>
    <w:rsid w:val="00045DBC"/>
    <w:rsid w:val="00045FDD"/>
    <w:rsid w:val="0004660A"/>
    <w:rsid w:val="00046BE8"/>
    <w:rsid w:val="00047802"/>
    <w:rsid w:val="00051FED"/>
    <w:rsid w:val="00052711"/>
    <w:rsid w:val="00053BDF"/>
    <w:rsid w:val="000554A1"/>
    <w:rsid w:val="00055F03"/>
    <w:rsid w:val="0006061D"/>
    <w:rsid w:val="00062F77"/>
    <w:rsid w:val="00065AD5"/>
    <w:rsid w:val="00066A18"/>
    <w:rsid w:val="00070F16"/>
    <w:rsid w:val="00071F3C"/>
    <w:rsid w:val="0007283B"/>
    <w:rsid w:val="000750A9"/>
    <w:rsid w:val="0007520C"/>
    <w:rsid w:val="00077758"/>
    <w:rsid w:val="0008039F"/>
    <w:rsid w:val="000804F7"/>
    <w:rsid w:val="00080AD8"/>
    <w:rsid w:val="00080DC8"/>
    <w:rsid w:val="000821C7"/>
    <w:rsid w:val="000835C5"/>
    <w:rsid w:val="0008374E"/>
    <w:rsid w:val="0008403A"/>
    <w:rsid w:val="0008566A"/>
    <w:rsid w:val="00085769"/>
    <w:rsid w:val="00085E5B"/>
    <w:rsid w:val="00085F9C"/>
    <w:rsid w:val="00086F46"/>
    <w:rsid w:val="000903E9"/>
    <w:rsid w:val="00090AA4"/>
    <w:rsid w:val="00090ACD"/>
    <w:rsid w:val="00090DA3"/>
    <w:rsid w:val="00091720"/>
    <w:rsid w:val="000951FB"/>
    <w:rsid w:val="00096BC5"/>
    <w:rsid w:val="00097029"/>
    <w:rsid w:val="00097C72"/>
    <w:rsid w:val="000A0A3B"/>
    <w:rsid w:val="000A2523"/>
    <w:rsid w:val="000A5D69"/>
    <w:rsid w:val="000A7101"/>
    <w:rsid w:val="000A7A50"/>
    <w:rsid w:val="000A7A81"/>
    <w:rsid w:val="000A7B86"/>
    <w:rsid w:val="000B00DC"/>
    <w:rsid w:val="000B1831"/>
    <w:rsid w:val="000B225E"/>
    <w:rsid w:val="000B30BF"/>
    <w:rsid w:val="000B33AB"/>
    <w:rsid w:val="000B383D"/>
    <w:rsid w:val="000B3B4F"/>
    <w:rsid w:val="000B6399"/>
    <w:rsid w:val="000B6597"/>
    <w:rsid w:val="000B76FB"/>
    <w:rsid w:val="000B7CAD"/>
    <w:rsid w:val="000C1AF7"/>
    <w:rsid w:val="000C2B81"/>
    <w:rsid w:val="000C406C"/>
    <w:rsid w:val="000C5AAC"/>
    <w:rsid w:val="000C74DD"/>
    <w:rsid w:val="000C74F3"/>
    <w:rsid w:val="000D1303"/>
    <w:rsid w:val="000D18EE"/>
    <w:rsid w:val="000D24F0"/>
    <w:rsid w:val="000D53FA"/>
    <w:rsid w:val="000D5AAA"/>
    <w:rsid w:val="000D5D8D"/>
    <w:rsid w:val="000D6EDD"/>
    <w:rsid w:val="000D724D"/>
    <w:rsid w:val="000E0AB4"/>
    <w:rsid w:val="000E156C"/>
    <w:rsid w:val="000E1CD9"/>
    <w:rsid w:val="000E4900"/>
    <w:rsid w:val="000E4EC1"/>
    <w:rsid w:val="000F0BB8"/>
    <w:rsid w:val="000F178F"/>
    <w:rsid w:val="000F22CD"/>
    <w:rsid w:val="000F26D1"/>
    <w:rsid w:val="000F52CE"/>
    <w:rsid w:val="000F59A9"/>
    <w:rsid w:val="001014EC"/>
    <w:rsid w:val="00101BB8"/>
    <w:rsid w:val="001037C6"/>
    <w:rsid w:val="001038EA"/>
    <w:rsid w:val="001060E3"/>
    <w:rsid w:val="001070CA"/>
    <w:rsid w:val="00107C04"/>
    <w:rsid w:val="0010F1D9"/>
    <w:rsid w:val="001119DD"/>
    <w:rsid w:val="001131E2"/>
    <w:rsid w:val="00113AC3"/>
    <w:rsid w:val="00114248"/>
    <w:rsid w:val="00114F97"/>
    <w:rsid w:val="001157BD"/>
    <w:rsid w:val="001160BA"/>
    <w:rsid w:val="00120277"/>
    <w:rsid w:val="00121585"/>
    <w:rsid w:val="00121FE6"/>
    <w:rsid w:val="00122982"/>
    <w:rsid w:val="00123772"/>
    <w:rsid w:val="001237D2"/>
    <w:rsid w:val="00123C4E"/>
    <w:rsid w:val="00123F4E"/>
    <w:rsid w:val="001242B4"/>
    <w:rsid w:val="00124621"/>
    <w:rsid w:val="00125626"/>
    <w:rsid w:val="00126313"/>
    <w:rsid w:val="00127E0F"/>
    <w:rsid w:val="001301C3"/>
    <w:rsid w:val="001301D2"/>
    <w:rsid w:val="001315F5"/>
    <w:rsid w:val="00131616"/>
    <w:rsid w:val="00132E65"/>
    <w:rsid w:val="001351B0"/>
    <w:rsid w:val="00135287"/>
    <w:rsid w:val="00135535"/>
    <w:rsid w:val="00137142"/>
    <w:rsid w:val="00137587"/>
    <w:rsid w:val="00137908"/>
    <w:rsid w:val="00137CBE"/>
    <w:rsid w:val="00137FC7"/>
    <w:rsid w:val="00140347"/>
    <w:rsid w:val="0014072E"/>
    <w:rsid w:val="00141A7C"/>
    <w:rsid w:val="00142D4B"/>
    <w:rsid w:val="001431BE"/>
    <w:rsid w:val="00143A05"/>
    <w:rsid w:val="00146D3D"/>
    <w:rsid w:val="00146F79"/>
    <w:rsid w:val="00147BB4"/>
    <w:rsid w:val="00151EDE"/>
    <w:rsid w:val="0015563D"/>
    <w:rsid w:val="00155B82"/>
    <w:rsid w:val="001564BA"/>
    <w:rsid w:val="0015691E"/>
    <w:rsid w:val="00156B67"/>
    <w:rsid w:val="0015778A"/>
    <w:rsid w:val="00163C8C"/>
    <w:rsid w:val="001678E0"/>
    <w:rsid w:val="00167AC2"/>
    <w:rsid w:val="0016FD4A"/>
    <w:rsid w:val="00171A41"/>
    <w:rsid w:val="00172BE1"/>
    <w:rsid w:val="00172F51"/>
    <w:rsid w:val="001743E4"/>
    <w:rsid w:val="00174487"/>
    <w:rsid w:val="00174C9B"/>
    <w:rsid w:val="00176F31"/>
    <w:rsid w:val="00180053"/>
    <w:rsid w:val="0018198F"/>
    <w:rsid w:val="00182A35"/>
    <w:rsid w:val="00182DBF"/>
    <w:rsid w:val="00183D47"/>
    <w:rsid w:val="00184C40"/>
    <w:rsid w:val="00187188"/>
    <w:rsid w:val="0018757F"/>
    <w:rsid w:val="00187679"/>
    <w:rsid w:val="001878A1"/>
    <w:rsid w:val="001907DF"/>
    <w:rsid w:val="00191C42"/>
    <w:rsid w:val="00192948"/>
    <w:rsid w:val="001930A3"/>
    <w:rsid w:val="001930C7"/>
    <w:rsid w:val="001959B6"/>
    <w:rsid w:val="001969C2"/>
    <w:rsid w:val="00196E20"/>
    <w:rsid w:val="00196F26"/>
    <w:rsid w:val="00196F3C"/>
    <w:rsid w:val="00197791"/>
    <w:rsid w:val="001977F9"/>
    <w:rsid w:val="001A290F"/>
    <w:rsid w:val="001A292D"/>
    <w:rsid w:val="001A2C7E"/>
    <w:rsid w:val="001A33BE"/>
    <w:rsid w:val="001A446F"/>
    <w:rsid w:val="001A47ED"/>
    <w:rsid w:val="001A6AC6"/>
    <w:rsid w:val="001A7FA5"/>
    <w:rsid w:val="001B0F51"/>
    <w:rsid w:val="001B327C"/>
    <w:rsid w:val="001B3298"/>
    <w:rsid w:val="001B6E80"/>
    <w:rsid w:val="001C0497"/>
    <w:rsid w:val="001C3E9F"/>
    <w:rsid w:val="001C4741"/>
    <w:rsid w:val="001C6E4E"/>
    <w:rsid w:val="001C7FA4"/>
    <w:rsid w:val="001D4658"/>
    <w:rsid w:val="001D5767"/>
    <w:rsid w:val="001D5D92"/>
    <w:rsid w:val="001E00C9"/>
    <w:rsid w:val="001E04F4"/>
    <w:rsid w:val="001E0DE1"/>
    <w:rsid w:val="001E3A1C"/>
    <w:rsid w:val="001E454B"/>
    <w:rsid w:val="001E4C2B"/>
    <w:rsid w:val="001F2D91"/>
    <w:rsid w:val="001F7022"/>
    <w:rsid w:val="001F74DA"/>
    <w:rsid w:val="00201094"/>
    <w:rsid w:val="00201746"/>
    <w:rsid w:val="00202B8C"/>
    <w:rsid w:val="00204C95"/>
    <w:rsid w:val="00206B54"/>
    <w:rsid w:val="0020724C"/>
    <w:rsid w:val="002075AC"/>
    <w:rsid w:val="00212190"/>
    <w:rsid w:val="00214955"/>
    <w:rsid w:val="00214FC6"/>
    <w:rsid w:val="0021509B"/>
    <w:rsid w:val="00216426"/>
    <w:rsid w:val="00221454"/>
    <w:rsid w:val="00224A00"/>
    <w:rsid w:val="0022511A"/>
    <w:rsid w:val="002270C6"/>
    <w:rsid w:val="00227141"/>
    <w:rsid w:val="00227A1B"/>
    <w:rsid w:val="002333DA"/>
    <w:rsid w:val="00233AC9"/>
    <w:rsid w:val="00234121"/>
    <w:rsid w:val="00241BCE"/>
    <w:rsid w:val="00242C1D"/>
    <w:rsid w:val="00244744"/>
    <w:rsid w:val="00244C06"/>
    <w:rsid w:val="00244DBF"/>
    <w:rsid w:val="002456D4"/>
    <w:rsid w:val="00246BB2"/>
    <w:rsid w:val="00247FD9"/>
    <w:rsid w:val="00250AE6"/>
    <w:rsid w:val="002532A3"/>
    <w:rsid w:val="00253B37"/>
    <w:rsid w:val="00254224"/>
    <w:rsid w:val="002550C3"/>
    <w:rsid w:val="00255543"/>
    <w:rsid w:val="00255C0B"/>
    <w:rsid w:val="00257CFE"/>
    <w:rsid w:val="00262097"/>
    <w:rsid w:val="0026469E"/>
    <w:rsid w:val="0026617B"/>
    <w:rsid w:val="00267444"/>
    <w:rsid w:val="0026DE49"/>
    <w:rsid w:val="00271487"/>
    <w:rsid w:val="00271515"/>
    <w:rsid w:val="002729B2"/>
    <w:rsid w:val="00274249"/>
    <w:rsid w:val="00275DCF"/>
    <w:rsid w:val="00277251"/>
    <w:rsid w:val="0028079C"/>
    <w:rsid w:val="002819EF"/>
    <w:rsid w:val="00281D36"/>
    <w:rsid w:val="00282D9E"/>
    <w:rsid w:val="00283B4D"/>
    <w:rsid w:val="00283BDA"/>
    <w:rsid w:val="00283DEE"/>
    <w:rsid w:val="00284AC7"/>
    <w:rsid w:val="00292BBC"/>
    <w:rsid w:val="00293B49"/>
    <w:rsid w:val="002959C0"/>
    <w:rsid w:val="002960B5"/>
    <w:rsid w:val="002A15E2"/>
    <w:rsid w:val="002A1D65"/>
    <w:rsid w:val="002A68F7"/>
    <w:rsid w:val="002A7B6F"/>
    <w:rsid w:val="002A7F41"/>
    <w:rsid w:val="002B047D"/>
    <w:rsid w:val="002B0FF1"/>
    <w:rsid w:val="002B1FC8"/>
    <w:rsid w:val="002B3A7E"/>
    <w:rsid w:val="002B4563"/>
    <w:rsid w:val="002B471B"/>
    <w:rsid w:val="002B5150"/>
    <w:rsid w:val="002B7E86"/>
    <w:rsid w:val="002C094D"/>
    <w:rsid w:val="002C0F2E"/>
    <w:rsid w:val="002C3DB4"/>
    <w:rsid w:val="002C4995"/>
    <w:rsid w:val="002C65BE"/>
    <w:rsid w:val="002C7F22"/>
    <w:rsid w:val="002D03FB"/>
    <w:rsid w:val="002D142F"/>
    <w:rsid w:val="002D21D7"/>
    <w:rsid w:val="002D305F"/>
    <w:rsid w:val="002D4915"/>
    <w:rsid w:val="002D743F"/>
    <w:rsid w:val="002D751F"/>
    <w:rsid w:val="002D752D"/>
    <w:rsid w:val="002E1847"/>
    <w:rsid w:val="002E3C02"/>
    <w:rsid w:val="002E4B84"/>
    <w:rsid w:val="002E6AA6"/>
    <w:rsid w:val="002E6B0A"/>
    <w:rsid w:val="002F2ACE"/>
    <w:rsid w:val="002F42F6"/>
    <w:rsid w:val="002F5226"/>
    <w:rsid w:val="002F5934"/>
    <w:rsid w:val="002F6696"/>
    <w:rsid w:val="002F69E4"/>
    <w:rsid w:val="00301063"/>
    <w:rsid w:val="00303FAF"/>
    <w:rsid w:val="00304051"/>
    <w:rsid w:val="00304BEE"/>
    <w:rsid w:val="00304FFC"/>
    <w:rsid w:val="00305286"/>
    <w:rsid w:val="00306BA1"/>
    <w:rsid w:val="003074F3"/>
    <w:rsid w:val="00307C86"/>
    <w:rsid w:val="0031202D"/>
    <w:rsid w:val="00314248"/>
    <w:rsid w:val="00314D14"/>
    <w:rsid w:val="00315A94"/>
    <w:rsid w:val="00316AEC"/>
    <w:rsid w:val="00316E3A"/>
    <w:rsid w:val="00316F00"/>
    <w:rsid w:val="00316FCA"/>
    <w:rsid w:val="0031816F"/>
    <w:rsid w:val="003212A2"/>
    <w:rsid w:val="00323DFE"/>
    <w:rsid w:val="003244F4"/>
    <w:rsid w:val="003259E3"/>
    <w:rsid w:val="00327751"/>
    <w:rsid w:val="00327EB2"/>
    <w:rsid w:val="003323F1"/>
    <w:rsid w:val="00332EB9"/>
    <w:rsid w:val="00332F74"/>
    <w:rsid w:val="0033391D"/>
    <w:rsid w:val="00333E69"/>
    <w:rsid w:val="003340CA"/>
    <w:rsid w:val="0033452E"/>
    <w:rsid w:val="00341422"/>
    <w:rsid w:val="003414EC"/>
    <w:rsid w:val="0034202E"/>
    <w:rsid w:val="003424D8"/>
    <w:rsid w:val="0034473C"/>
    <w:rsid w:val="0034539C"/>
    <w:rsid w:val="00345B91"/>
    <w:rsid w:val="00350012"/>
    <w:rsid w:val="00350C0A"/>
    <w:rsid w:val="00351285"/>
    <w:rsid w:val="003545F2"/>
    <w:rsid w:val="00354CAB"/>
    <w:rsid w:val="003568CB"/>
    <w:rsid w:val="00360EF8"/>
    <w:rsid w:val="0036123C"/>
    <w:rsid w:val="003625D0"/>
    <w:rsid w:val="00363EF6"/>
    <w:rsid w:val="0037059D"/>
    <w:rsid w:val="00370FDC"/>
    <w:rsid w:val="00373926"/>
    <w:rsid w:val="00373A16"/>
    <w:rsid w:val="00373CC9"/>
    <w:rsid w:val="00374502"/>
    <w:rsid w:val="00376BF4"/>
    <w:rsid w:val="0037748C"/>
    <w:rsid w:val="00377EAD"/>
    <w:rsid w:val="00380628"/>
    <w:rsid w:val="00381FAB"/>
    <w:rsid w:val="0038214B"/>
    <w:rsid w:val="00383178"/>
    <w:rsid w:val="00383AC3"/>
    <w:rsid w:val="00384467"/>
    <w:rsid w:val="00386391"/>
    <w:rsid w:val="00387207"/>
    <w:rsid w:val="0038777F"/>
    <w:rsid w:val="00387C0C"/>
    <w:rsid w:val="003906AD"/>
    <w:rsid w:val="00391EA1"/>
    <w:rsid w:val="00392C0A"/>
    <w:rsid w:val="003939AB"/>
    <w:rsid w:val="00394BB3"/>
    <w:rsid w:val="003959CB"/>
    <w:rsid w:val="00396399"/>
    <w:rsid w:val="00397A36"/>
    <w:rsid w:val="00397B22"/>
    <w:rsid w:val="003A05BC"/>
    <w:rsid w:val="003A1AFF"/>
    <w:rsid w:val="003A40F1"/>
    <w:rsid w:val="003A5D08"/>
    <w:rsid w:val="003A615C"/>
    <w:rsid w:val="003A6A71"/>
    <w:rsid w:val="003A6EB4"/>
    <w:rsid w:val="003B1989"/>
    <w:rsid w:val="003B39C9"/>
    <w:rsid w:val="003B614D"/>
    <w:rsid w:val="003B64B9"/>
    <w:rsid w:val="003B64FA"/>
    <w:rsid w:val="003B78DA"/>
    <w:rsid w:val="003C169A"/>
    <w:rsid w:val="003C41C6"/>
    <w:rsid w:val="003C4EA6"/>
    <w:rsid w:val="003C6E62"/>
    <w:rsid w:val="003C78D3"/>
    <w:rsid w:val="003D0438"/>
    <w:rsid w:val="003D044A"/>
    <w:rsid w:val="003D5CC9"/>
    <w:rsid w:val="003D5FE6"/>
    <w:rsid w:val="003D634E"/>
    <w:rsid w:val="003E327C"/>
    <w:rsid w:val="003E54E9"/>
    <w:rsid w:val="003F1AAF"/>
    <w:rsid w:val="003F6E94"/>
    <w:rsid w:val="003F6F85"/>
    <w:rsid w:val="003FB945"/>
    <w:rsid w:val="004042E0"/>
    <w:rsid w:val="0040520E"/>
    <w:rsid w:val="00407C47"/>
    <w:rsid w:val="00410972"/>
    <w:rsid w:val="00411088"/>
    <w:rsid w:val="004110F6"/>
    <w:rsid w:val="004136DD"/>
    <w:rsid w:val="00413D84"/>
    <w:rsid w:val="00417A05"/>
    <w:rsid w:val="004234E0"/>
    <w:rsid w:val="00423EC9"/>
    <w:rsid w:val="00424310"/>
    <w:rsid w:val="00425451"/>
    <w:rsid w:val="004272DA"/>
    <w:rsid w:val="00430F65"/>
    <w:rsid w:val="004362D6"/>
    <w:rsid w:val="00437118"/>
    <w:rsid w:val="0043755D"/>
    <w:rsid w:val="00440AE5"/>
    <w:rsid w:val="00441365"/>
    <w:rsid w:val="00441B20"/>
    <w:rsid w:val="00450D49"/>
    <w:rsid w:val="0045175F"/>
    <w:rsid w:val="0045247E"/>
    <w:rsid w:val="00457629"/>
    <w:rsid w:val="0045779B"/>
    <w:rsid w:val="004603F6"/>
    <w:rsid w:val="0046122F"/>
    <w:rsid w:val="004612F6"/>
    <w:rsid w:val="0046169F"/>
    <w:rsid w:val="0046248F"/>
    <w:rsid w:val="00465156"/>
    <w:rsid w:val="00466896"/>
    <w:rsid w:val="00470F60"/>
    <w:rsid w:val="00475590"/>
    <w:rsid w:val="00475B07"/>
    <w:rsid w:val="004765DF"/>
    <w:rsid w:val="004807FD"/>
    <w:rsid w:val="00482934"/>
    <w:rsid w:val="00482D35"/>
    <w:rsid w:val="00483504"/>
    <w:rsid w:val="004836CD"/>
    <w:rsid w:val="00485B98"/>
    <w:rsid w:val="00486744"/>
    <w:rsid w:val="00487EE4"/>
    <w:rsid w:val="00491404"/>
    <w:rsid w:val="00492164"/>
    <w:rsid w:val="0049272A"/>
    <w:rsid w:val="004927B9"/>
    <w:rsid w:val="004929BE"/>
    <w:rsid w:val="004932F3"/>
    <w:rsid w:val="0049592B"/>
    <w:rsid w:val="004963A1"/>
    <w:rsid w:val="004A0375"/>
    <w:rsid w:val="004A0F41"/>
    <w:rsid w:val="004A1822"/>
    <w:rsid w:val="004A19EF"/>
    <w:rsid w:val="004A2920"/>
    <w:rsid w:val="004A2BE9"/>
    <w:rsid w:val="004A3317"/>
    <w:rsid w:val="004A36F2"/>
    <w:rsid w:val="004A9D3F"/>
    <w:rsid w:val="004B0D9B"/>
    <w:rsid w:val="004B1B5E"/>
    <w:rsid w:val="004B23AA"/>
    <w:rsid w:val="004B6317"/>
    <w:rsid w:val="004B7EA8"/>
    <w:rsid w:val="004C1165"/>
    <w:rsid w:val="004C19BC"/>
    <w:rsid w:val="004C25EF"/>
    <w:rsid w:val="004C321C"/>
    <w:rsid w:val="004C4919"/>
    <w:rsid w:val="004D08A0"/>
    <w:rsid w:val="004D0CA1"/>
    <w:rsid w:val="004D28F0"/>
    <w:rsid w:val="004D33AB"/>
    <w:rsid w:val="004D49BC"/>
    <w:rsid w:val="004D6859"/>
    <w:rsid w:val="004D7C80"/>
    <w:rsid w:val="004E140C"/>
    <w:rsid w:val="004E1534"/>
    <w:rsid w:val="004E2F51"/>
    <w:rsid w:val="004E33D8"/>
    <w:rsid w:val="004E40A9"/>
    <w:rsid w:val="004E4C10"/>
    <w:rsid w:val="004E569A"/>
    <w:rsid w:val="004E62AF"/>
    <w:rsid w:val="004E6593"/>
    <w:rsid w:val="004F15D1"/>
    <w:rsid w:val="004F2345"/>
    <w:rsid w:val="004F3AB3"/>
    <w:rsid w:val="004F3CFB"/>
    <w:rsid w:val="004F4098"/>
    <w:rsid w:val="004F4497"/>
    <w:rsid w:val="004F4833"/>
    <w:rsid w:val="004F5143"/>
    <w:rsid w:val="00500398"/>
    <w:rsid w:val="00501374"/>
    <w:rsid w:val="00502A11"/>
    <w:rsid w:val="00502C76"/>
    <w:rsid w:val="00506CF4"/>
    <w:rsid w:val="00510FC8"/>
    <w:rsid w:val="005123E5"/>
    <w:rsid w:val="00512E4D"/>
    <w:rsid w:val="00514919"/>
    <w:rsid w:val="00514ED3"/>
    <w:rsid w:val="00515FE7"/>
    <w:rsid w:val="00516065"/>
    <w:rsid w:val="005169C5"/>
    <w:rsid w:val="00517021"/>
    <w:rsid w:val="0052142C"/>
    <w:rsid w:val="00523EA3"/>
    <w:rsid w:val="00525EEB"/>
    <w:rsid w:val="00527EF2"/>
    <w:rsid w:val="00530443"/>
    <w:rsid w:val="0053229B"/>
    <w:rsid w:val="005346DD"/>
    <w:rsid w:val="00534DC2"/>
    <w:rsid w:val="00535D3C"/>
    <w:rsid w:val="0053631C"/>
    <w:rsid w:val="00537F3F"/>
    <w:rsid w:val="00541C10"/>
    <w:rsid w:val="00541CDB"/>
    <w:rsid w:val="00541CED"/>
    <w:rsid w:val="0054532C"/>
    <w:rsid w:val="00545F64"/>
    <w:rsid w:val="00547722"/>
    <w:rsid w:val="00550591"/>
    <w:rsid w:val="00550F6D"/>
    <w:rsid w:val="00551D80"/>
    <w:rsid w:val="00552D29"/>
    <w:rsid w:val="00553438"/>
    <w:rsid w:val="00553EB0"/>
    <w:rsid w:val="00553EE1"/>
    <w:rsid w:val="00554198"/>
    <w:rsid w:val="005541EE"/>
    <w:rsid w:val="005548FF"/>
    <w:rsid w:val="0055492F"/>
    <w:rsid w:val="00556328"/>
    <w:rsid w:val="005623F1"/>
    <w:rsid w:val="00563A77"/>
    <w:rsid w:val="00564682"/>
    <w:rsid w:val="00565AED"/>
    <w:rsid w:val="00565F22"/>
    <w:rsid w:val="005675F3"/>
    <w:rsid w:val="00570200"/>
    <w:rsid w:val="0057044F"/>
    <w:rsid w:val="005721EB"/>
    <w:rsid w:val="00576389"/>
    <w:rsid w:val="0057771B"/>
    <w:rsid w:val="00580527"/>
    <w:rsid w:val="00581255"/>
    <w:rsid w:val="00581C27"/>
    <w:rsid w:val="00583581"/>
    <w:rsid w:val="00584CA8"/>
    <w:rsid w:val="005854D7"/>
    <w:rsid w:val="0059046C"/>
    <w:rsid w:val="0059199B"/>
    <w:rsid w:val="0059260D"/>
    <w:rsid w:val="00592EB3"/>
    <w:rsid w:val="00594892"/>
    <w:rsid w:val="00597276"/>
    <w:rsid w:val="005972AF"/>
    <w:rsid w:val="005974A3"/>
    <w:rsid w:val="005A042F"/>
    <w:rsid w:val="005A1C85"/>
    <w:rsid w:val="005A271A"/>
    <w:rsid w:val="005A3C85"/>
    <w:rsid w:val="005A3D7F"/>
    <w:rsid w:val="005A42DA"/>
    <w:rsid w:val="005A4C7B"/>
    <w:rsid w:val="005A54FA"/>
    <w:rsid w:val="005A6AA8"/>
    <w:rsid w:val="005A6B0B"/>
    <w:rsid w:val="005A6BE8"/>
    <w:rsid w:val="005A7155"/>
    <w:rsid w:val="005A7E94"/>
    <w:rsid w:val="005B1D45"/>
    <w:rsid w:val="005B1F09"/>
    <w:rsid w:val="005B2ABE"/>
    <w:rsid w:val="005B4216"/>
    <w:rsid w:val="005B5834"/>
    <w:rsid w:val="005B59E0"/>
    <w:rsid w:val="005B5ADB"/>
    <w:rsid w:val="005B600E"/>
    <w:rsid w:val="005B6A1A"/>
    <w:rsid w:val="005B732A"/>
    <w:rsid w:val="005B78EE"/>
    <w:rsid w:val="005B7A6C"/>
    <w:rsid w:val="005C1B38"/>
    <w:rsid w:val="005C1CBD"/>
    <w:rsid w:val="005C2258"/>
    <w:rsid w:val="005C52D3"/>
    <w:rsid w:val="005C6F23"/>
    <w:rsid w:val="005D06FC"/>
    <w:rsid w:val="005D1C92"/>
    <w:rsid w:val="005D4A68"/>
    <w:rsid w:val="005D5840"/>
    <w:rsid w:val="005D5948"/>
    <w:rsid w:val="005D6538"/>
    <w:rsid w:val="005D665E"/>
    <w:rsid w:val="005D6E57"/>
    <w:rsid w:val="005D73DF"/>
    <w:rsid w:val="005E047C"/>
    <w:rsid w:val="005E0495"/>
    <w:rsid w:val="005E2712"/>
    <w:rsid w:val="005E2E25"/>
    <w:rsid w:val="005E2F96"/>
    <w:rsid w:val="005E3318"/>
    <w:rsid w:val="005E3B43"/>
    <w:rsid w:val="005E43A3"/>
    <w:rsid w:val="005E44C2"/>
    <w:rsid w:val="005E75EE"/>
    <w:rsid w:val="005EBBA9"/>
    <w:rsid w:val="005F01C0"/>
    <w:rsid w:val="005F0BDC"/>
    <w:rsid w:val="005F1A61"/>
    <w:rsid w:val="005F2931"/>
    <w:rsid w:val="005F3D03"/>
    <w:rsid w:val="005F431C"/>
    <w:rsid w:val="005F4A0A"/>
    <w:rsid w:val="005F5EA1"/>
    <w:rsid w:val="005F7CD9"/>
    <w:rsid w:val="005FDD3D"/>
    <w:rsid w:val="00601A61"/>
    <w:rsid w:val="00601BA4"/>
    <w:rsid w:val="00605D19"/>
    <w:rsid w:val="00605FEF"/>
    <w:rsid w:val="00606245"/>
    <w:rsid w:val="00607847"/>
    <w:rsid w:val="006114BA"/>
    <w:rsid w:val="006129DB"/>
    <w:rsid w:val="006130D1"/>
    <w:rsid w:val="0061642A"/>
    <w:rsid w:val="00620080"/>
    <w:rsid w:val="00620D69"/>
    <w:rsid w:val="00622BB6"/>
    <w:rsid w:val="0062320C"/>
    <w:rsid w:val="00623653"/>
    <w:rsid w:val="00623F94"/>
    <w:rsid w:val="00626BE7"/>
    <w:rsid w:val="00631104"/>
    <w:rsid w:val="006312E3"/>
    <w:rsid w:val="006326BA"/>
    <w:rsid w:val="00635145"/>
    <w:rsid w:val="00635D2D"/>
    <w:rsid w:val="00640C75"/>
    <w:rsid w:val="00640EF4"/>
    <w:rsid w:val="00641CC5"/>
    <w:rsid w:val="00641FE6"/>
    <w:rsid w:val="0064274C"/>
    <w:rsid w:val="006427D0"/>
    <w:rsid w:val="00642FA5"/>
    <w:rsid w:val="00645058"/>
    <w:rsid w:val="00646FB5"/>
    <w:rsid w:val="00647C55"/>
    <w:rsid w:val="00650144"/>
    <w:rsid w:val="00651A52"/>
    <w:rsid w:val="00652784"/>
    <w:rsid w:val="006527EF"/>
    <w:rsid w:val="00652999"/>
    <w:rsid w:val="00652F64"/>
    <w:rsid w:val="00653235"/>
    <w:rsid w:val="00654110"/>
    <w:rsid w:val="0065446F"/>
    <w:rsid w:val="0065457B"/>
    <w:rsid w:val="00654C5F"/>
    <w:rsid w:val="006552D1"/>
    <w:rsid w:val="006559D6"/>
    <w:rsid w:val="006560F4"/>
    <w:rsid w:val="00656A59"/>
    <w:rsid w:val="00660905"/>
    <w:rsid w:val="00661FC6"/>
    <w:rsid w:val="006629F5"/>
    <w:rsid w:val="006644EC"/>
    <w:rsid w:val="00664CE9"/>
    <w:rsid w:val="006653D5"/>
    <w:rsid w:val="00666BBB"/>
    <w:rsid w:val="00666D93"/>
    <w:rsid w:val="006674D0"/>
    <w:rsid w:val="00667EB2"/>
    <w:rsid w:val="00674689"/>
    <w:rsid w:val="00674D07"/>
    <w:rsid w:val="0067627C"/>
    <w:rsid w:val="006770E8"/>
    <w:rsid w:val="006827F6"/>
    <w:rsid w:val="00683DC0"/>
    <w:rsid w:val="0068442A"/>
    <w:rsid w:val="0068678E"/>
    <w:rsid w:val="00687384"/>
    <w:rsid w:val="00687AF9"/>
    <w:rsid w:val="00690C02"/>
    <w:rsid w:val="006937CF"/>
    <w:rsid w:val="00694DEE"/>
    <w:rsid w:val="00695076"/>
    <w:rsid w:val="00696068"/>
    <w:rsid w:val="00696FA3"/>
    <w:rsid w:val="00697072"/>
    <w:rsid w:val="0069FB6C"/>
    <w:rsid w:val="006A15B1"/>
    <w:rsid w:val="006A20BB"/>
    <w:rsid w:val="006A242E"/>
    <w:rsid w:val="006A371B"/>
    <w:rsid w:val="006A577A"/>
    <w:rsid w:val="006A58FB"/>
    <w:rsid w:val="006A5C49"/>
    <w:rsid w:val="006A620A"/>
    <w:rsid w:val="006A7FE8"/>
    <w:rsid w:val="006B0124"/>
    <w:rsid w:val="006B25B2"/>
    <w:rsid w:val="006B45B6"/>
    <w:rsid w:val="006B479D"/>
    <w:rsid w:val="006B5212"/>
    <w:rsid w:val="006B62BF"/>
    <w:rsid w:val="006B6AFE"/>
    <w:rsid w:val="006C017F"/>
    <w:rsid w:val="006C07CC"/>
    <w:rsid w:val="006C096A"/>
    <w:rsid w:val="006C0A2E"/>
    <w:rsid w:val="006C16A2"/>
    <w:rsid w:val="006C2602"/>
    <w:rsid w:val="006C3C18"/>
    <w:rsid w:val="006C4F71"/>
    <w:rsid w:val="006C52DF"/>
    <w:rsid w:val="006C60DE"/>
    <w:rsid w:val="006C7D81"/>
    <w:rsid w:val="006D0785"/>
    <w:rsid w:val="006D10E5"/>
    <w:rsid w:val="006D118C"/>
    <w:rsid w:val="006D21E2"/>
    <w:rsid w:val="006D2554"/>
    <w:rsid w:val="006D3574"/>
    <w:rsid w:val="006D643E"/>
    <w:rsid w:val="006D647A"/>
    <w:rsid w:val="006D78FE"/>
    <w:rsid w:val="006E2EC1"/>
    <w:rsid w:val="006E3F65"/>
    <w:rsid w:val="006E498A"/>
    <w:rsid w:val="006E6D09"/>
    <w:rsid w:val="006E7F5A"/>
    <w:rsid w:val="006ED3E6"/>
    <w:rsid w:val="006F0839"/>
    <w:rsid w:val="006F1DBA"/>
    <w:rsid w:val="006F2608"/>
    <w:rsid w:val="006F2CFD"/>
    <w:rsid w:val="006F3CE6"/>
    <w:rsid w:val="006F5D2B"/>
    <w:rsid w:val="006F7A2F"/>
    <w:rsid w:val="006F7C8D"/>
    <w:rsid w:val="006FA476"/>
    <w:rsid w:val="0070338A"/>
    <w:rsid w:val="00703D62"/>
    <w:rsid w:val="00707D22"/>
    <w:rsid w:val="007103DC"/>
    <w:rsid w:val="00713EC9"/>
    <w:rsid w:val="00717130"/>
    <w:rsid w:val="0071A729"/>
    <w:rsid w:val="007222DD"/>
    <w:rsid w:val="007225BD"/>
    <w:rsid w:val="007236FF"/>
    <w:rsid w:val="007237EE"/>
    <w:rsid w:val="00724D8A"/>
    <w:rsid w:val="007263D9"/>
    <w:rsid w:val="00727C44"/>
    <w:rsid w:val="0073395C"/>
    <w:rsid w:val="00733DCE"/>
    <w:rsid w:val="00734F3C"/>
    <w:rsid w:val="007356AE"/>
    <w:rsid w:val="0073579A"/>
    <w:rsid w:val="00736732"/>
    <w:rsid w:val="0074031F"/>
    <w:rsid w:val="0074093F"/>
    <w:rsid w:val="00741A48"/>
    <w:rsid w:val="007433F4"/>
    <w:rsid w:val="007434D8"/>
    <w:rsid w:val="00743912"/>
    <w:rsid w:val="00743B53"/>
    <w:rsid w:val="007449D9"/>
    <w:rsid w:val="00744D31"/>
    <w:rsid w:val="00744D51"/>
    <w:rsid w:val="00745374"/>
    <w:rsid w:val="007459A7"/>
    <w:rsid w:val="007469D4"/>
    <w:rsid w:val="00746BA3"/>
    <w:rsid w:val="00750A98"/>
    <w:rsid w:val="007512B6"/>
    <w:rsid w:val="00752CAF"/>
    <w:rsid w:val="00753A20"/>
    <w:rsid w:val="00754269"/>
    <w:rsid w:val="007542CA"/>
    <w:rsid w:val="007553B0"/>
    <w:rsid w:val="00756926"/>
    <w:rsid w:val="00757DE2"/>
    <w:rsid w:val="00761223"/>
    <w:rsid w:val="00763233"/>
    <w:rsid w:val="00766663"/>
    <w:rsid w:val="0077022E"/>
    <w:rsid w:val="00771049"/>
    <w:rsid w:val="007717A8"/>
    <w:rsid w:val="00774B91"/>
    <w:rsid w:val="00775335"/>
    <w:rsid w:val="00775BF4"/>
    <w:rsid w:val="00776DFB"/>
    <w:rsid w:val="00779548"/>
    <w:rsid w:val="0078032B"/>
    <w:rsid w:val="007808DE"/>
    <w:rsid w:val="007810AA"/>
    <w:rsid w:val="00781FAB"/>
    <w:rsid w:val="00783077"/>
    <w:rsid w:val="0078498B"/>
    <w:rsid w:val="00784AAB"/>
    <w:rsid w:val="00787442"/>
    <w:rsid w:val="00790F4C"/>
    <w:rsid w:val="007915B5"/>
    <w:rsid w:val="007933F2"/>
    <w:rsid w:val="007956BA"/>
    <w:rsid w:val="007964CD"/>
    <w:rsid w:val="00797D62"/>
    <w:rsid w:val="007A066C"/>
    <w:rsid w:val="007A375C"/>
    <w:rsid w:val="007A3C6C"/>
    <w:rsid w:val="007A4743"/>
    <w:rsid w:val="007A5D00"/>
    <w:rsid w:val="007A7B4C"/>
    <w:rsid w:val="007B0A8C"/>
    <w:rsid w:val="007B2705"/>
    <w:rsid w:val="007B2F73"/>
    <w:rsid w:val="007B349B"/>
    <w:rsid w:val="007B4194"/>
    <w:rsid w:val="007B4223"/>
    <w:rsid w:val="007B5B0D"/>
    <w:rsid w:val="007B5C4B"/>
    <w:rsid w:val="007B6059"/>
    <w:rsid w:val="007C2BC8"/>
    <w:rsid w:val="007C5460"/>
    <w:rsid w:val="007C5C40"/>
    <w:rsid w:val="007C5D64"/>
    <w:rsid w:val="007C5D74"/>
    <w:rsid w:val="007C7314"/>
    <w:rsid w:val="007D025D"/>
    <w:rsid w:val="007D102A"/>
    <w:rsid w:val="007D2B7F"/>
    <w:rsid w:val="007DD675"/>
    <w:rsid w:val="007E090C"/>
    <w:rsid w:val="007E206D"/>
    <w:rsid w:val="007E22B2"/>
    <w:rsid w:val="007E2A02"/>
    <w:rsid w:val="007E41F7"/>
    <w:rsid w:val="007E453A"/>
    <w:rsid w:val="007E4D7D"/>
    <w:rsid w:val="007E53FB"/>
    <w:rsid w:val="007F1CF6"/>
    <w:rsid w:val="007F2313"/>
    <w:rsid w:val="007F2C31"/>
    <w:rsid w:val="007F33F8"/>
    <w:rsid w:val="007F4BC1"/>
    <w:rsid w:val="007F4FD5"/>
    <w:rsid w:val="00800654"/>
    <w:rsid w:val="00800DA7"/>
    <w:rsid w:val="008010E8"/>
    <w:rsid w:val="00801B2C"/>
    <w:rsid w:val="00802832"/>
    <w:rsid w:val="00802BD0"/>
    <w:rsid w:val="008056DE"/>
    <w:rsid w:val="00805AF6"/>
    <w:rsid w:val="0080618C"/>
    <w:rsid w:val="00806313"/>
    <w:rsid w:val="008149EB"/>
    <w:rsid w:val="008164BB"/>
    <w:rsid w:val="008164D0"/>
    <w:rsid w:val="00821255"/>
    <w:rsid w:val="00821972"/>
    <w:rsid w:val="00822EFD"/>
    <w:rsid w:val="00824700"/>
    <w:rsid w:val="00824DE6"/>
    <w:rsid w:val="00827291"/>
    <w:rsid w:val="00827333"/>
    <w:rsid w:val="00827B27"/>
    <w:rsid w:val="008305FF"/>
    <w:rsid w:val="00830EED"/>
    <w:rsid w:val="008348E8"/>
    <w:rsid w:val="00834F6C"/>
    <w:rsid w:val="00835D2D"/>
    <w:rsid w:val="00837AA1"/>
    <w:rsid w:val="00840A96"/>
    <w:rsid w:val="008425D5"/>
    <w:rsid w:val="00842E6D"/>
    <w:rsid w:val="00844AB5"/>
    <w:rsid w:val="00844CF3"/>
    <w:rsid w:val="0084511D"/>
    <w:rsid w:val="00847310"/>
    <w:rsid w:val="00850B70"/>
    <w:rsid w:val="008510BC"/>
    <w:rsid w:val="0085157B"/>
    <w:rsid w:val="00852B64"/>
    <w:rsid w:val="00852B7D"/>
    <w:rsid w:val="008543D3"/>
    <w:rsid w:val="00857985"/>
    <w:rsid w:val="00857A83"/>
    <w:rsid w:val="008607B2"/>
    <w:rsid w:val="008628E7"/>
    <w:rsid w:val="00862F76"/>
    <w:rsid w:val="00863FB0"/>
    <w:rsid w:val="00864767"/>
    <w:rsid w:val="0086600F"/>
    <w:rsid w:val="008660AC"/>
    <w:rsid w:val="008729AE"/>
    <w:rsid w:val="00872D9B"/>
    <w:rsid w:val="00873C0E"/>
    <w:rsid w:val="0087508A"/>
    <w:rsid w:val="00875993"/>
    <w:rsid w:val="00875FAC"/>
    <w:rsid w:val="00876A4A"/>
    <w:rsid w:val="00876CED"/>
    <w:rsid w:val="008773AB"/>
    <w:rsid w:val="00882D95"/>
    <w:rsid w:val="0088322D"/>
    <w:rsid w:val="0089007E"/>
    <w:rsid w:val="0089055A"/>
    <w:rsid w:val="00891110"/>
    <w:rsid w:val="0089379E"/>
    <w:rsid w:val="008967FF"/>
    <w:rsid w:val="00896CB6"/>
    <w:rsid w:val="008977B5"/>
    <w:rsid w:val="00897AEE"/>
    <w:rsid w:val="008A0FD8"/>
    <w:rsid w:val="008A1E82"/>
    <w:rsid w:val="008A2CA6"/>
    <w:rsid w:val="008A7939"/>
    <w:rsid w:val="008B2229"/>
    <w:rsid w:val="008B29E9"/>
    <w:rsid w:val="008B2DB2"/>
    <w:rsid w:val="008B536E"/>
    <w:rsid w:val="008B6B6A"/>
    <w:rsid w:val="008B7CDF"/>
    <w:rsid w:val="008C0B22"/>
    <w:rsid w:val="008C1F2E"/>
    <w:rsid w:val="008C3EB4"/>
    <w:rsid w:val="008C42A2"/>
    <w:rsid w:val="008C52FE"/>
    <w:rsid w:val="008C54FD"/>
    <w:rsid w:val="008C56C9"/>
    <w:rsid w:val="008C5732"/>
    <w:rsid w:val="008D155C"/>
    <w:rsid w:val="008D21BD"/>
    <w:rsid w:val="008D325D"/>
    <w:rsid w:val="008D4C3B"/>
    <w:rsid w:val="008D727C"/>
    <w:rsid w:val="008D78D4"/>
    <w:rsid w:val="008D7B34"/>
    <w:rsid w:val="008E01AC"/>
    <w:rsid w:val="008E1185"/>
    <w:rsid w:val="008E1822"/>
    <w:rsid w:val="008F3181"/>
    <w:rsid w:val="008F3561"/>
    <w:rsid w:val="008F455A"/>
    <w:rsid w:val="008F6B81"/>
    <w:rsid w:val="008F70FA"/>
    <w:rsid w:val="009010EA"/>
    <w:rsid w:val="009013A4"/>
    <w:rsid w:val="009019A9"/>
    <w:rsid w:val="00902A24"/>
    <w:rsid w:val="00903A0D"/>
    <w:rsid w:val="009048E8"/>
    <w:rsid w:val="00905391"/>
    <w:rsid w:val="00905D9D"/>
    <w:rsid w:val="00906104"/>
    <w:rsid w:val="009068D7"/>
    <w:rsid w:val="00906E10"/>
    <w:rsid w:val="009078D1"/>
    <w:rsid w:val="00910774"/>
    <w:rsid w:val="00910DD6"/>
    <w:rsid w:val="00913C7B"/>
    <w:rsid w:val="00915CAB"/>
    <w:rsid w:val="009166CD"/>
    <w:rsid w:val="0091717E"/>
    <w:rsid w:val="009171A4"/>
    <w:rsid w:val="0092195A"/>
    <w:rsid w:val="0092371E"/>
    <w:rsid w:val="009239CC"/>
    <w:rsid w:val="00923E1D"/>
    <w:rsid w:val="00924C6B"/>
    <w:rsid w:val="00924EBF"/>
    <w:rsid w:val="0093207D"/>
    <w:rsid w:val="00932BF5"/>
    <w:rsid w:val="00935396"/>
    <w:rsid w:val="00937868"/>
    <w:rsid w:val="00940ADD"/>
    <w:rsid w:val="00940CCC"/>
    <w:rsid w:val="009437C2"/>
    <w:rsid w:val="00944FB3"/>
    <w:rsid w:val="009455A0"/>
    <w:rsid w:val="00945B9E"/>
    <w:rsid w:val="00947401"/>
    <w:rsid w:val="0094763C"/>
    <w:rsid w:val="00947952"/>
    <w:rsid w:val="0095240B"/>
    <w:rsid w:val="00952EFE"/>
    <w:rsid w:val="00954982"/>
    <w:rsid w:val="00954B90"/>
    <w:rsid w:val="0095509A"/>
    <w:rsid w:val="00955D8D"/>
    <w:rsid w:val="0095601B"/>
    <w:rsid w:val="00961E6A"/>
    <w:rsid w:val="009625E5"/>
    <w:rsid w:val="009663E4"/>
    <w:rsid w:val="009703A2"/>
    <w:rsid w:val="00971725"/>
    <w:rsid w:val="00971E49"/>
    <w:rsid w:val="00971F23"/>
    <w:rsid w:val="00973386"/>
    <w:rsid w:val="00973A16"/>
    <w:rsid w:val="009770DF"/>
    <w:rsid w:val="009800A8"/>
    <w:rsid w:val="00980DB5"/>
    <w:rsid w:val="00981436"/>
    <w:rsid w:val="00982060"/>
    <w:rsid w:val="009836D3"/>
    <w:rsid w:val="0098430D"/>
    <w:rsid w:val="009858B0"/>
    <w:rsid w:val="00986269"/>
    <w:rsid w:val="00986CBA"/>
    <w:rsid w:val="009873C5"/>
    <w:rsid w:val="00987455"/>
    <w:rsid w:val="00990F93"/>
    <w:rsid w:val="00991486"/>
    <w:rsid w:val="0099335D"/>
    <w:rsid w:val="009937B3"/>
    <w:rsid w:val="00994202"/>
    <w:rsid w:val="00994E85"/>
    <w:rsid w:val="0099569E"/>
    <w:rsid w:val="009963C6"/>
    <w:rsid w:val="00996D8D"/>
    <w:rsid w:val="00996EE6"/>
    <w:rsid w:val="00997E4E"/>
    <w:rsid w:val="00997EED"/>
    <w:rsid w:val="0099C791"/>
    <w:rsid w:val="009A00D8"/>
    <w:rsid w:val="009A1444"/>
    <w:rsid w:val="009A1F4A"/>
    <w:rsid w:val="009A537C"/>
    <w:rsid w:val="009A5CC4"/>
    <w:rsid w:val="009A67B7"/>
    <w:rsid w:val="009A71FA"/>
    <w:rsid w:val="009B039C"/>
    <w:rsid w:val="009B0404"/>
    <w:rsid w:val="009B1C6B"/>
    <w:rsid w:val="009B1E0E"/>
    <w:rsid w:val="009B2C9B"/>
    <w:rsid w:val="009B2E36"/>
    <w:rsid w:val="009B4F64"/>
    <w:rsid w:val="009B607B"/>
    <w:rsid w:val="009B6C42"/>
    <w:rsid w:val="009B7E27"/>
    <w:rsid w:val="009C0D84"/>
    <w:rsid w:val="009C33B3"/>
    <w:rsid w:val="009C4ACC"/>
    <w:rsid w:val="009C51D0"/>
    <w:rsid w:val="009C622F"/>
    <w:rsid w:val="009C706F"/>
    <w:rsid w:val="009D13E0"/>
    <w:rsid w:val="009D2740"/>
    <w:rsid w:val="009D2C43"/>
    <w:rsid w:val="009D3494"/>
    <w:rsid w:val="009D34CA"/>
    <w:rsid w:val="009D4836"/>
    <w:rsid w:val="009D4FBA"/>
    <w:rsid w:val="009D5328"/>
    <w:rsid w:val="009D5C9B"/>
    <w:rsid w:val="009D5F21"/>
    <w:rsid w:val="009E0EAD"/>
    <w:rsid w:val="009E24F3"/>
    <w:rsid w:val="009E3DD8"/>
    <w:rsid w:val="009E3F50"/>
    <w:rsid w:val="009E4588"/>
    <w:rsid w:val="009E5607"/>
    <w:rsid w:val="009E5BB5"/>
    <w:rsid w:val="009E6786"/>
    <w:rsid w:val="009E6B54"/>
    <w:rsid w:val="009E75C6"/>
    <w:rsid w:val="009F0743"/>
    <w:rsid w:val="009F2075"/>
    <w:rsid w:val="009F2A49"/>
    <w:rsid w:val="009F314F"/>
    <w:rsid w:val="009F48EC"/>
    <w:rsid w:val="009F684B"/>
    <w:rsid w:val="009F709A"/>
    <w:rsid w:val="009FF196"/>
    <w:rsid w:val="00A01AED"/>
    <w:rsid w:val="00A01B31"/>
    <w:rsid w:val="00A0211C"/>
    <w:rsid w:val="00A03FE5"/>
    <w:rsid w:val="00A0693B"/>
    <w:rsid w:val="00A070D0"/>
    <w:rsid w:val="00A10518"/>
    <w:rsid w:val="00A126D8"/>
    <w:rsid w:val="00A12D8B"/>
    <w:rsid w:val="00A12DEC"/>
    <w:rsid w:val="00A14610"/>
    <w:rsid w:val="00A16279"/>
    <w:rsid w:val="00A1796B"/>
    <w:rsid w:val="00A204A7"/>
    <w:rsid w:val="00A20881"/>
    <w:rsid w:val="00A20984"/>
    <w:rsid w:val="00A20B0B"/>
    <w:rsid w:val="00A20E46"/>
    <w:rsid w:val="00A21982"/>
    <w:rsid w:val="00A23344"/>
    <w:rsid w:val="00A237AD"/>
    <w:rsid w:val="00A25CEA"/>
    <w:rsid w:val="00A30883"/>
    <w:rsid w:val="00A30C5C"/>
    <w:rsid w:val="00A32990"/>
    <w:rsid w:val="00A335BF"/>
    <w:rsid w:val="00A33909"/>
    <w:rsid w:val="00A33EB1"/>
    <w:rsid w:val="00A35AF7"/>
    <w:rsid w:val="00A35BE3"/>
    <w:rsid w:val="00A37462"/>
    <w:rsid w:val="00A42402"/>
    <w:rsid w:val="00A4264B"/>
    <w:rsid w:val="00A43C22"/>
    <w:rsid w:val="00A44059"/>
    <w:rsid w:val="00A45DFC"/>
    <w:rsid w:val="00A473B0"/>
    <w:rsid w:val="00A47BFE"/>
    <w:rsid w:val="00A5050A"/>
    <w:rsid w:val="00A50DF9"/>
    <w:rsid w:val="00A513EC"/>
    <w:rsid w:val="00A545CB"/>
    <w:rsid w:val="00A56CB2"/>
    <w:rsid w:val="00A61561"/>
    <w:rsid w:val="00A61F3A"/>
    <w:rsid w:val="00A6548A"/>
    <w:rsid w:val="00A66B50"/>
    <w:rsid w:val="00A7302F"/>
    <w:rsid w:val="00A73D23"/>
    <w:rsid w:val="00A7607A"/>
    <w:rsid w:val="00A76DCF"/>
    <w:rsid w:val="00A76DD7"/>
    <w:rsid w:val="00A76EE6"/>
    <w:rsid w:val="00A77961"/>
    <w:rsid w:val="00A8149B"/>
    <w:rsid w:val="00A82077"/>
    <w:rsid w:val="00A8287D"/>
    <w:rsid w:val="00A82F6C"/>
    <w:rsid w:val="00A83712"/>
    <w:rsid w:val="00A839F0"/>
    <w:rsid w:val="00A86149"/>
    <w:rsid w:val="00A86838"/>
    <w:rsid w:val="00A86EED"/>
    <w:rsid w:val="00A903F8"/>
    <w:rsid w:val="00A9462A"/>
    <w:rsid w:val="00A94A84"/>
    <w:rsid w:val="00A950C7"/>
    <w:rsid w:val="00A95891"/>
    <w:rsid w:val="00A95BBB"/>
    <w:rsid w:val="00A97AD8"/>
    <w:rsid w:val="00A9C650"/>
    <w:rsid w:val="00AA0A6B"/>
    <w:rsid w:val="00AA0FA4"/>
    <w:rsid w:val="00AA4634"/>
    <w:rsid w:val="00AA4B87"/>
    <w:rsid w:val="00AA56B6"/>
    <w:rsid w:val="00AA6FC1"/>
    <w:rsid w:val="00AA79B3"/>
    <w:rsid w:val="00AB1821"/>
    <w:rsid w:val="00AB293A"/>
    <w:rsid w:val="00AB3D9E"/>
    <w:rsid w:val="00AB64E4"/>
    <w:rsid w:val="00AB6D08"/>
    <w:rsid w:val="00AB753A"/>
    <w:rsid w:val="00AC0AAD"/>
    <w:rsid w:val="00AC1117"/>
    <w:rsid w:val="00AC1824"/>
    <w:rsid w:val="00AC1A45"/>
    <w:rsid w:val="00AC3749"/>
    <w:rsid w:val="00AC3F3C"/>
    <w:rsid w:val="00AC46BF"/>
    <w:rsid w:val="00AC49D6"/>
    <w:rsid w:val="00AC5751"/>
    <w:rsid w:val="00AC708D"/>
    <w:rsid w:val="00AD43D7"/>
    <w:rsid w:val="00AD5468"/>
    <w:rsid w:val="00AD6638"/>
    <w:rsid w:val="00AE3183"/>
    <w:rsid w:val="00AE3927"/>
    <w:rsid w:val="00AE3A99"/>
    <w:rsid w:val="00AE3CB2"/>
    <w:rsid w:val="00AE4724"/>
    <w:rsid w:val="00AE69B8"/>
    <w:rsid w:val="00AE6B64"/>
    <w:rsid w:val="00AE70E0"/>
    <w:rsid w:val="00AE7850"/>
    <w:rsid w:val="00AF341E"/>
    <w:rsid w:val="00AF6615"/>
    <w:rsid w:val="00AF7431"/>
    <w:rsid w:val="00B011E8"/>
    <w:rsid w:val="00B0190B"/>
    <w:rsid w:val="00B01A7C"/>
    <w:rsid w:val="00B05253"/>
    <w:rsid w:val="00B06956"/>
    <w:rsid w:val="00B07383"/>
    <w:rsid w:val="00B130E3"/>
    <w:rsid w:val="00B1742E"/>
    <w:rsid w:val="00B2030D"/>
    <w:rsid w:val="00B2070D"/>
    <w:rsid w:val="00B21306"/>
    <w:rsid w:val="00B21E49"/>
    <w:rsid w:val="00B21E6D"/>
    <w:rsid w:val="00B254B8"/>
    <w:rsid w:val="00B2666C"/>
    <w:rsid w:val="00B30A82"/>
    <w:rsid w:val="00B30FC8"/>
    <w:rsid w:val="00B32B6D"/>
    <w:rsid w:val="00B3429D"/>
    <w:rsid w:val="00B36034"/>
    <w:rsid w:val="00B36181"/>
    <w:rsid w:val="00B369F1"/>
    <w:rsid w:val="00B43C2A"/>
    <w:rsid w:val="00B43CC2"/>
    <w:rsid w:val="00B47E28"/>
    <w:rsid w:val="00B51EDF"/>
    <w:rsid w:val="00B53943"/>
    <w:rsid w:val="00B54C6C"/>
    <w:rsid w:val="00B54D50"/>
    <w:rsid w:val="00B54F91"/>
    <w:rsid w:val="00B55245"/>
    <w:rsid w:val="00B567EA"/>
    <w:rsid w:val="00B57E50"/>
    <w:rsid w:val="00B62015"/>
    <w:rsid w:val="00B631CD"/>
    <w:rsid w:val="00B6363B"/>
    <w:rsid w:val="00B63D82"/>
    <w:rsid w:val="00B64628"/>
    <w:rsid w:val="00B6487D"/>
    <w:rsid w:val="00B66BA9"/>
    <w:rsid w:val="00B6F803"/>
    <w:rsid w:val="00B71812"/>
    <w:rsid w:val="00B719F6"/>
    <w:rsid w:val="00B72A03"/>
    <w:rsid w:val="00B72EB4"/>
    <w:rsid w:val="00B74041"/>
    <w:rsid w:val="00B757FE"/>
    <w:rsid w:val="00B75E46"/>
    <w:rsid w:val="00B76A8A"/>
    <w:rsid w:val="00B778B3"/>
    <w:rsid w:val="00B80C0D"/>
    <w:rsid w:val="00B80C2A"/>
    <w:rsid w:val="00B814AC"/>
    <w:rsid w:val="00B82BB5"/>
    <w:rsid w:val="00B84790"/>
    <w:rsid w:val="00B85984"/>
    <w:rsid w:val="00B86AED"/>
    <w:rsid w:val="00B86D07"/>
    <w:rsid w:val="00B91DB4"/>
    <w:rsid w:val="00B9227D"/>
    <w:rsid w:val="00B92A24"/>
    <w:rsid w:val="00B97BE8"/>
    <w:rsid w:val="00BA06AA"/>
    <w:rsid w:val="00BA1E45"/>
    <w:rsid w:val="00BA21E6"/>
    <w:rsid w:val="00BA312F"/>
    <w:rsid w:val="00BA35C9"/>
    <w:rsid w:val="00BA6995"/>
    <w:rsid w:val="00BB45AC"/>
    <w:rsid w:val="00BB4927"/>
    <w:rsid w:val="00BB4EC1"/>
    <w:rsid w:val="00BB6DC3"/>
    <w:rsid w:val="00BC1666"/>
    <w:rsid w:val="00BC18E5"/>
    <w:rsid w:val="00BC1F8A"/>
    <w:rsid w:val="00BC2619"/>
    <w:rsid w:val="00BC2F29"/>
    <w:rsid w:val="00BC355C"/>
    <w:rsid w:val="00BC35CE"/>
    <w:rsid w:val="00BC6C2C"/>
    <w:rsid w:val="00BD124D"/>
    <w:rsid w:val="00BD27D7"/>
    <w:rsid w:val="00BD60A4"/>
    <w:rsid w:val="00BD7DCF"/>
    <w:rsid w:val="00BE220F"/>
    <w:rsid w:val="00BE2F2E"/>
    <w:rsid w:val="00BE3B8E"/>
    <w:rsid w:val="00BE4294"/>
    <w:rsid w:val="00BE647F"/>
    <w:rsid w:val="00BE6BCE"/>
    <w:rsid w:val="00BE735E"/>
    <w:rsid w:val="00BF0B07"/>
    <w:rsid w:val="00BF27F5"/>
    <w:rsid w:val="00BF2E11"/>
    <w:rsid w:val="00BF4514"/>
    <w:rsid w:val="00BF4838"/>
    <w:rsid w:val="00BF6A6A"/>
    <w:rsid w:val="00C01A26"/>
    <w:rsid w:val="00C032D3"/>
    <w:rsid w:val="00C041C1"/>
    <w:rsid w:val="00C0554F"/>
    <w:rsid w:val="00C05F4F"/>
    <w:rsid w:val="00C0738A"/>
    <w:rsid w:val="00C07E34"/>
    <w:rsid w:val="00C0CA05"/>
    <w:rsid w:val="00C10077"/>
    <w:rsid w:val="00C10358"/>
    <w:rsid w:val="00C10EB4"/>
    <w:rsid w:val="00C12C86"/>
    <w:rsid w:val="00C1326F"/>
    <w:rsid w:val="00C13849"/>
    <w:rsid w:val="00C14F16"/>
    <w:rsid w:val="00C1607A"/>
    <w:rsid w:val="00C168E8"/>
    <w:rsid w:val="00C169B9"/>
    <w:rsid w:val="00C2164B"/>
    <w:rsid w:val="00C245A6"/>
    <w:rsid w:val="00C27247"/>
    <w:rsid w:val="00C27936"/>
    <w:rsid w:val="00C35639"/>
    <w:rsid w:val="00C356F8"/>
    <w:rsid w:val="00C3734C"/>
    <w:rsid w:val="00C376E0"/>
    <w:rsid w:val="00C378A8"/>
    <w:rsid w:val="00C40206"/>
    <w:rsid w:val="00C41D32"/>
    <w:rsid w:val="00C45C93"/>
    <w:rsid w:val="00C45E41"/>
    <w:rsid w:val="00C47CA9"/>
    <w:rsid w:val="00C5052D"/>
    <w:rsid w:val="00C50916"/>
    <w:rsid w:val="00C528C5"/>
    <w:rsid w:val="00C53BDE"/>
    <w:rsid w:val="00C54480"/>
    <w:rsid w:val="00C550E5"/>
    <w:rsid w:val="00C57ABE"/>
    <w:rsid w:val="00C65508"/>
    <w:rsid w:val="00C664DE"/>
    <w:rsid w:val="00C668A4"/>
    <w:rsid w:val="00C71795"/>
    <w:rsid w:val="00C71A88"/>
    <w:rsid w:val="00C73246"/>
    <w:rsid w:val="00C74154"/>
    <w:rsid w:val="00C7553E"/>
    <w:rsid w:val="00C758DA"/>
    <w:rsid w:val="00C7778F"/>
    <w:rsid w:val="00C77C8B"/>
    <w:rsid w:val="00C8018A"/>
    <w:rsid w:val="00C820B5"/>
    <w:rsid w:val="00C82131"/>
    <w:rsid w:val="00C841C9"/>
    <w:rsid w:val="00C86914"/>
    <w:rsid w:val="00C91B9F"/>
    <w:rsid w:val="00C9201B"/>
    <w:rsid w:val="00C9243A"/>
    <w:rsid w:val="00C930E1"/>
    <w:rsid w:val="00C945A9"/>
    <w:rsid w:val="00C952D0"/>
    <w:rsid w:val="00C9539F"/>
    <w:rsid w:val="00C956C5"/>
    <w:rsid w:val="00C95830"/>
    <w:rsid w:val="00C95DC1"/>
    <w:rsid w:val="00C97492"/>
    <w:rsid w:val="00C9EFE8"/>
    <w:rsid w:val="00CA2273"/>
    <w:rsid w:val="00CA759E"/>
    <w:rsid w:val="00CA75DC"/>
    <w:rsid w:val="00CB5461"/>
    <w:rsid w:val="00CB623E"/>
    <w:rsid w:val="00CB6818"/>
    <w:rsid w:val="00CB7652"/>
    <w:rsid w:val="00CC231E"/>
    <w:rsid w:val="00CC467F"/>
    <w:rsid w:val="00CC567C"/>
    <w:rsid w:val="00CC6994"/>
    <w:rsid w:val="00CD0034"/>
    <w:rsid w:val="00CD03A7"/>
    <w:rsid w:val="00CD0743"/>
    <w:rsid w:val="00CD0EF4"/>
    <w:rsid w:val="00CD5302"/>
    <w:rsid w:val="00CD5845"/>
    <w:rsid w:val="00CD6492"/>
    <w:rsid w:val="00CD6E94"/>
    <w:rsid w:val="00CE03AB"/>
    <w:rsid w:val="00CE056B"/>
    <w:rsid w:val="00CE0E67"/>
    <w:rsid w:val="00CE15B3"/>
    <w:rsid w:val="00CE2B83"/>
    <w:rsid w:val="00CE3964"/>
    <w:rsid w:val="00CE4133"/>
    <w:rsid w:val="00CE46C2"/>
    <w:rsid w:val="00CE6D61"/>
    <w:rsid w:val="00CE7B26"/>
    <w:rsid w:val="00CF25D5"/>
    <w:rsid w:val="00CF321F"/>
    <w:rsid w:val="00CF577B"/>
    <w:rsid w:val="00D0093A"/>
    <w:rsid w:val="00D0320D"/>
    <w:rsid w:val="00D04B66"/>
    <w:rsid w:val="00D06256"/>
    <w:rsid w:val="00D06CFE"/>
    <w:rsid w:val="00D100A4"/>
    <w:rsid w:val="00D11BC1"/>
    <w:rsid w:val="00D1359C"/>
    <w:rsid w:val="00D14951"/>
    <w:rsid w:val="00D14DDB"/>
    <w:rsid w:val="00D16D9A"/>
    <w:rsid w:val="00D2151C"/>
    <w:rsid w:val="00D21B4B"/>
    <w:rsid w:val="00D255F2"/>
    <w:rsid w:val="00D2583E"/>
    <w:rsid w:val="00D264E3"/>
    <w:rsid w:val="00D2698A"/>
    <w:rsid w:val="00D27493"/>
    <w:rsid w:val="00D32D5C"/>
    <w:rsid w:val="00D33259"/>
    <w:rsid w:val="00D34FE5"/>
    <w:rsid w:val="00D369F9"/>
    <w:rsid w:val="00D37710"/>
    <w:rsid w:val="00D37D0E"/>
    <w:rsid w:val="00D40C9D"/>
    <w:rsid w:val="00D41AD0"/>
    <w:rsid w:val="00D421BB"/>
    <w:rsid w:val="00D42963"/>
    <w:rsid w:val="00D42AAB"/>
    <w:rsid w:val="00D4589B"/>
    <w:rsid w:val="00D47942"/>
    <w:rsid w:val="00D52F74"/>
    <w:rsid w:val="00D566A0"/>
    <w:rsid w:val="00D56C55"/>
    <w:rsid w:val="00D56FF7"/>
    <w:rsid w:val="00D61A58"/>
    <w:rsid w:val="00D62128"/>
    <w:rsid w:val="00D66D07"/>
    <w:rsid w:val="00D6FB2D"/>
    <w:rsid w:val="00D70B01"/>
    <w:rsid w:val="00D70FC7"/>
    <w:rsid w:val="00D7486A"/>
    <w:rsid w:val="00D75F85"/>
    <w:rsid w:val="00D7662D"/>
    <w:rsid w:val="00D77427"/>
    <w:rsid w:val="00D80852"/>
    <w:rsid w:val="00D81E21"/>
    <w:rsid w:val="00D838D6"/>
    <w:rsid w:val="00D83A29"/>
    <w:rsid w:val="00D84486"/>
    <w:rsid w:val="00D84CBB"/>
    <w:rsid w:val="00D86689"/>
    <w:rsid w:val="00D870A7"/>
    <w:rsid w:val="00D879F5"/>
    <w:rsid w:val="00D913E8"/>
    <w:rsid w:val="00D95094"/>
    <w:rsid w:val="00D97126"/>
    <w:rsid w:val="00DA1374"/>
    <w:rsid w:val="00DA346F"/>
    <w:rsid w:val="00DA36FA"/>
    <w:rsid w:val="00DA64CF"/>
    <w:rsid w:val="00DB4692"/>
    <w:rsid w:val="00DB5845"/>
    <w:rsid w:val="00DBE5C8"/>
    <w:rsid w:val="00DC0C59"/>
    <w:rsid w:val="00DC69D9"/>
    <w:rsid w:val="00DC6DC6"/>
    <w:rsid w:val="00DC6F44"/>
    <w:rsid w:val="00DD1B52"/>
    <w:rsid w:val="00DD2546"/>
    <w:rsid w:val="00DD290A"/>
    <w:rsid w:val="00DD4ED4"/>
    <w:rsid w:val="00DD6260"/>
    <w:rsid w:val="00DD77A4"/>
    <w:rsid w:val="00DE1151"/>
    <w:rsid w:val="00DE1235"/>
    <w:rsid w:val="00DE1B97"/>
    <w:rsid w:val="00DE1C60"/>
    <w:rsid w:val="00DE2616"/>
    <w:rsid w:val="00DE2C96"/>
    <w:rsid w:val="00DE5D32"/>
    <w:rsid w:val="00DE66D7"/>
    <w:rsid w:val="00DE72E8"/>
    <w:rsid w:val="00DE79C8"/>
    <w:rsid w:val="00DF0612"/>
    <w:rsid w:val="00DF2ADD"/>
    <w:rsid w:val="00DF33B4"/>
    <w:rsid w:val="00E00C19"/>
    <w:rsid w:val="00E01870"/>
    <w:rsid w:val="00E02CDE"/>
    <w:rsid w:val="00E04541"/>
    <w:rsid w:val="00E05A8F"/>
    <w:rsid w:val="00E072B0"/>
    <w:rsid w:val="00E07DF6"/>
    <w:rsid w:val="00E11396"/>
    <w:rsid w:val="00E11AB9"/>
    <w:rsid w:val="00E12858"/>
    <w:rsid w:val="00E13C2E"/>
    <w:rsid w:val="00E15123"/>
    <w:rsid w:val="00E152FE"/>
    <w:rsid w:val="00E15898"/>
    <w:rsid w:val="00E15979"/>
    <w:rsid w:val="00E15B6E"/>
    <w:rsid w:val="00E16448"/>
    <w:rsid w:val="00E203B8"/>
    <w:rsid w:val="00E23D85"/>
    <w:rsid w:val="00E24A9C"/>
    <w:rsid w:val="00E32BE9"/>
    <w:rsid w:val="00E33D58"/>
    <w:rsid w:val="00E349C0"/>
    <w:rsid w:val="00E35C4C"/>
    <w:rsid w:val="00E3790A"/>
    <w:rsid w:val="00E445AC"/>
    <w:rsid w:val="00E4476A"/>
    <w:rsid w:val="00E4692D"/>
    <w:rsid w:val="00E47575"/>
    <w:rsid w:val="00E5011A"/>
    <w:rsid w:val="00E507DA"/>
    <w:rsid w:val="00E5101D"/>
    <w:rsid w:val="00E5155B"/>
    <w:rsid w:val="00E52B1B"/>
    <w:rsid w:val="00E55329"/>
    <w:rsid w:val="00E5615E"/>
    <w:rsid w:val="00E57B68"/>
    <w:rsid w:val="00E6159A"/>
    <w:rsid w:val="00E6731A"/>
    <w:rsid w:val="00E72F68"/>
    <w:rsid w:val="00E7300A"/>
    <w:rsid w:val="00E73875"/>
    <w:rsid w:val="00E73F26"/>
    <w:rsid w:val="00E76139"/>
    <w:rsid w:val="00E83373"/>
    <w:rsid w:val="00E8518C"/>
    <w:rsid w:val="00E857C3"/>
    <w:rsid w:val="00E868E4"/>
    <w:rsid w:val="00E87300"/>
    <w:rsid w:val="00E941D7"/>
    <w:rsid w:val="00E94AA3"/>
    <w:rsid w:val="00E95C99"/>
    <w:rsid w:val="00E967BA"/>
    <w:rsid w:val="00E96A83"/>
    <w:rsid w:val="00EA06F7"/>
    <w:rsid w:val="00EA0F16"/>
    <w:rsid w:val="00EA0FCD"/>
    <w:rsid w:val="00EA1753"/>
    <w:rsid w:val="00EA2A27"/>
    <w:rsid w:val="00EA382B"/>
    <w:rsid w:val="00EA4608"/>
    <w:rsid w:val="00EA4E94"/>
    <w:rsid w:val="00EA6B26"/>
    <w:rsid w:val="00EB021E"/>
    <w:rsid w:val="00EB0843"/>
    <w:rsid w:val="00EB2842"/>
    <w:rsid w:val="00EB2AFE"/>
    <w:rsid w:val="00EB3D1C"/>
    <w:rsid w:val="00EB68E8"/>
    <w:rsid w:val="00EB777E"/>
    <w:rsid w:val="00EC070F"/>
    <w:rsid w:val="00EC1B4F"/>
    <w:rsid w:val="00EC3648"/>
    <w:rsid w:val="00EC4905"/>
    <w:rsid w:val="00EC49EA"/>
    <w:rsid w:val="00EC546C"/>
    <w:rsid w:val="00EC74A9"/>
    <w:rsid w:val="00EC7E90"/>
    <w:rsid w:val="00ED148A"/>
    <w:rsid w:val="00ED23EE"/>
    <w:rsid w:val="00ED261B"/>
    <w:rsid w:val="00ED4E99"/>
    <w:rsid w:val="00ED5B05"/>
    <w:rsid w:val="00ED737A"/>
    <w:rsid w:val="00EE0339"/>
    <w:rsid w:val="00EE0F3A"/>
    <w:rsid w:val="00EE2C85"/>
    <w:rsid w:val="00EE37C3"/>
    <w:rsid w:val="00EE3CA7"/>
    <w:rsid w:val="00EE3CB5"/>
    <w:rsid w:val="00EE57ED"/>
    <w:rsid w:val="00EE62F8"/>
    <w:rsid w:val="00EE7CA9"/>
    <w:rsid w:val="00EF07EE"/>
    <w:rsid w:val="00EF2478"/>
    <w:rsid w:val="00EF33DA"/>
    <w:rsid w:val="00EF586D"/>
    <w:rsid w:val="00EF5C46"/>
    <w:rsid w:val="00EF5D2A"/>
    <w:rsid w:val="00EF5E27"/>
    <w:rsid w:val="00EF6C95"/>
    <w:rsid w:val="00F00A4E"/>
    <w:rsid w:val="00F02C22"/>
    <w:rsid w:val="00F02F58"/>
    <w:rsid w:val="00F04CD2"/>
    <w:rsid w:val="00F05420"/>
    <w:rsid w:val="00F05ACE"/>
    <w:rsid w:val="00F07158"/>
    <w:rsid w:val="00F07AA3"/>
    <w:rsid w:val="00F10BDC"/>
    <w:rsid w:val="00F11D43"/>
    <w:rsid w:val="00F11E6B"/>
    <w:rsid w:val="00F129DF"/>
    <w:rsid w:val="00F1350B"/>
    <w:rsid w:val="00F13A2B"/>
    <w:rsid w:val="00F142DB"/>
    <w:rsid w:val="00F17B34"/>
    <w:rsid w:val="00F17E80"/>
    <w:rsid w:val="00F223CC"/>
    <w:rsid w:val="00F2377F"/>
    <w:rsid w:val="00F2483E"/>
    <w:rsid w:val="00F24DD6"/>
    <w:rsid w:val="00F266C4"/>
    <w:rsid w:val="00F2740A"/>
    <w:rsid w:val="00F3107A"/>
    <w:rsid w:val="00F33EEC"/>
    <w:rsid w:val="00F33FAA"/>
    <w:rsid w:val="00F36003"/>
    <w:rsid w:val="00F36CCC"/>
    <w:rsid w:val="00F424A8"/>
    <w:rsid w:val="00F4292D"/>
    <w:rsid w:val="00F443CB"/>
    <w:rsid w:val="00F448D5"/>
    <w:rsid w:val="00F4647D"/>
    <w:rsid w:val="00F46B99"/>
    <w:rsid w:val="00F46C5C"/>
    <w:rsid w:val="00F517C5"/>
    <w:rsid w:val="00F5200D"/>
    <w:rsid w:val="00F529B5"/>
    <w:rsid w:val="00F5457A"/>
    <w:rsid w:val="00F5642E"/>
    <w:rsid w:val="00F57230"/>
    <w:rsid w:val="00F60211"/>
    <w:rsid w:val="00F60656"/>
    <w:rsid w:val="00F615D5"/>
    <w:rsid w:val="00F624C7"/>
    <w:rsid w:val="00F62BA3"/>
    <w:rsid w:val="00F63416"/>
    <w:rsid w:val="00F6358A"/>
    <w:rsid w:val="00F658D8"/>
    <w:rsid w:val="00F6799D"/>
    <w:rsid w:val="00F67EC6"/>
    <w:rsid w:val="00F701E7"/>
    <w:rsid w:val="00F71D01"/>
    <w:rsid w:val="00F776CA"/>
    <w:rsid w:val="00F8281C"/>
    <w:rsid w:val="00F8288C"/>
    <w:rsid w:val="00F82E1B"/>
    <w:rsid w:val="00F848BD"/>
    <w:rsid w:val="00F8534C"/>
    <w:rsid w:val="00F853B1"/>
    <w:rsid w:val="00F86AF9"/>
    <w:rsid w:val="00F92187"/>
    <w:rsid w:val="00F923A5"/>
    <w:rsid w:val="00F9292C"/>
    <w:rsid w:val="00F93F45"/>
    <w:rsid w:val="00F95029"/>
    <w:rsid w:val="00FA2098"/>
    <w:rsid w:val="00FA2E7F"/>
    <w:rsid w:val="00FA2EB6"/>
    <w:rsid w:val="00FA3839"/>
    <w:rsid w:val="00FA4A8D"/>
    <w:rsid w:val="00FA622A"/>
    <w:rsid w:val="00FA6AAF"/>
    <w:rsid w:val="00FB09AB"/>
    <w:rsid w:val="00FB11FC"/>
    <w:rsid w:val="00FB2802"/>
    <w:rsid w:val="00FB294A"/>
    <w:rsid w:val="00FB48E5"/>
    <w:rsid w:val="00FB65D4"/>
    <w:rsid w:val="00FB76AE"/>
    <w:rsid w:val="00FC2567"/>
    <w:rsid w:val="00FC3BA7"/>
    <w:rsid w:val="00FC4A77"/>
    <w:rsid w:val="00FC5212"/>
    <w:rsid w:val="00FC57C2"/>
    <w:rsid w:val="00FC7F84"/>
    <w:rsid w:val="00FC7F8A"/>
    <w:rsid w:val="00FD0D81"/>
    <w:rsid w:val="00FD0FBC"/>
    <w:rsid w:val="00FD18FD"/>
    <w:rsid w:val="00FD349C"/>
    <w:rsid w:val="00FD4F93"/>
    <w:rsid w:val="00FD743C"/>
    <w:rsid w:val="00FD7B65"/>
    <w:rsid w:val="00FE0FEE"/>
    <w:rsid w:val="00FE5854"/>
    <w:rsid w:val="00FE6121"/>
    <w:rsid w:val="00FE62CE"/>
    <w:rsid w:val="00FE6668"/>
    <w:rsid w:val="00FF20AD"/>
    <w:rsid w:val="00FF22A8"/>
    <w:rsid w:val="00FF2766"/>
    <w:rsid w:val="00FF2998"/>
    <w:rsid w:val="00FF3EA3"/>
    <w:rsid w:val="00FF4D61"/>
    <w:rsid w:val="01038A55"/>
    <w:rsid w:val="01203EA4"/>
    <w:rsid w:val="01237023"/>
    <w:rsid w:val="012D9EDD"/>
    <w:rsid w:val="01353CC0"/>
    <w:rsid w:val="01388B56"/>
    <w:rsid w:val="01398F85"/>
    <w:rsid w:val="0154D9D7"/>
    <w:rsid w:val="015BE7B0"/>
    <w:rsid w:val="0168C0AC"/>
    <w:rsid w:val="016E4DE0"/>
    <w:rsid w:val="0173FC1A"/>
    <w:rsid w:val="018A39DD"/>
    <w:rsid w:val="019BB3B9"/>
    <w:rsid w:val="019CFFE6"/>
    <w:rsid w:val="01A2AE37"/>
    <w:rsid w:val="01AA9BBD"/>
    <w:rsid w:val="01BC0F83"/>
    <w:rsid w:val="01BDCF55"/>
    <w:rsid w:val="01C77754"/>
    <w:rsid w:val="01C8C6C8"/>
    <w:rsid w:val="01DBF73D"/>
    <w:rsid w:val="01EB22F6"/>
    <w:rsid w:val="01F4B900"/>
    <w:rsid w:val="01F51F9A"/>
    <w:rsid w:val="02048362"/>
    <w:rsid w:val="02130908"/>
    <w:rsid w:val="02470CF0"/>
    <w:rsid w:val="0249C617"/>
    <w:rsid w:val="025279C4"/>
    <w:rsid w:val="026BBCE9"/>
    <w:rsid w:val="027CC2A6"/>
    <w:rsid w:val="027E3DFE"/>
    <w:rsid w:val="02838223"/>
    <w:rsid w:val="028C1D33"/>
    <w:rsid w:val="0295E5EB"/>
    <w:rsid w:val="02AE4238"/>
    <w:rsid w:val="02B5C6C1"/>
    <w:rsid w:val="02BDDC62"/>
    <w:rsid w:val="02CB8AEB"/>
    <w:rsid w:val="02D2444B"/>
    <w:rsid w:val="02E57502"/>
    <w:rsid w:val="02F36C85"/>
    <w:rsid w:val="02F6A506"/>
    <w:rsid w:val="0300F2B0"/>
    <w:rsid w:val="0326039B"/>
    <w:rsid w:val="0328D6A3"/>
    <w:rsid w:val="032EC437"/>
    <w:rsid w:val="0349F97B"/>
    <w:rsid w:val="034AD987"/>
    <w:rsid w:val="034B614C"/>
    <w:rsid w:val="034BE196"/>
    <w:rsid w:val="03613628"/>
    <w:rsid w:val="03620230"/>
    <w:rsid w:val="03657A58"/>
    <w:rsid w:val="037191DF"/>
    <w:rsid w:val="03803DB0"/>
    <w:rsid w:val="03834059"/>
    <w:rsid w:val="03842AC7"/>
    <w:rsid w:val="038A73E4"/>
    <w:rsid w:val="039C888F"/>
    <w:rsid w:val="03A8A97D"/>
    <w:rsid w:val="03B3737F"/>
    <w:rsid w:val="03C4C7C5"/>
    <w:rsid w:val="03D05BCE"/>
    <w:rsid w:val="03D16853"/>
    <w:rsid w:val="03D1FE65"/>
    <w:rsid w:val="03E1050C"/>
    <w:rsid w:val="03F9C25B"/>
    <w:rsid w:val="041C95E0"/>
    <w:rsid w:val="042476FC"/>
    <w:rsid w:val="04317EF8"/>
    <w:rsid w:val="0434DB26"/>
    <w:rsid w:val="04488C9D"/>
    <w:rsid w:val="044CC1BB"/>
    <w:rsid w:val="0450C03F"/>
    <w:rsid w:val="046CC13A"/>
    <w:rsid w:val="04792B1C"/>
    <w:rsid w:val="04809025"/>
    <w:rsid w:val="0486BF21"/>
    <w:rsid w:val="048F1E82"/>
    <w:rsid w:val="049B91A2"/>
    <w:rsid w:val="04A4C299"/>
    <w:rsid w:val="04AA7AEB"/>
    <w:rsid w:val="04AAE58F"/>
    <w:rsid w:val="04ABEA70"/>
    <w:rsid w:val="04AF89B1"/>
    <w:rsid w:val="04B44916"/>
    <w:rsid w:val="04BB9FD4"/>
    <w:rsid w:val="04C93EA5"/>
    <w:rsid w:val="04C97373"/>
    <w:rsid w:val="04DA54BC"/>
    <w:rsid w:val="04E6A9E8"/>
    <w:rsid w:val="04F6728B"/>
    <w:rsid w:val="04F6EAD1"/>
    <w:rsid w:val="04F77B7D"/>
    <w:rsid w:val="050C2046"/>
    <w:rsid w:val="05289E64"/>
    <w:rsid w:val="052AD068"/>
    <w:rsid w:val="05362FB8"/>
    <w:rsid w:val="0536D77E"/>
    <w:rsid w:val="05388EEF"/>
    <w:rsid w:val="053B7BBA"/>
    <w:rsid w:val="0541A1DE"/>
    <w:rsid w:val="05424509"/>
    <w:rsid w:val="054E1EAB"/>
    <w:rsid w:val="054FE272"/>
    <w:rsid w:val="055F4070"/>
    <w:rsid w:val="05603FD2"/>
    <w:rsid w:val="05632403"/>
    <w:rsid w:val="056C7059"/>
    <w:rsid w:val="056D38B4"/>
    <w:rsid w:val="0572F9F2"/>
    <w:rsid w:val="0581F645"/>
    <w:rsid w:val="058A1A86"/>
    <w:rsid w:val="058E16E9"/>
    <w:rsid w:val="058E86F7"/>
    <w:rsid w:val="059592BC"/>
    <w:rsid w:val="059665A9"/>
    <w:rsid w:val="05970238"/>
    <w:rsid w:val="05980FC4"/>
    <w:rsid w:val="05981770"/>
    <w:rsid w:val="0598607D"/>
    <w:rsid w:val="0599537D"/>
    <w:rsid w:val="059ABF9C"/>
    <w:rsid w:val="059BE2F0"/>
    <w:rsid w:val="05A1F733"/>
    <w:rsid w:val="05B17686"/>
    <w:rsid w:val="05BB864E"/>
    <w:rsid w:val="05BCAF57"/>
    <w:rsid w:val="05F0605C"/>
    <w:rsid w:val="05F22819"/>
    <w:rsid w:val="05F902CC"/>
    <w:rsid w:val="06010A48"/>
    <w:rsid w:val="060196E9"/>
    <w:rsid w:val="06064513"/>
    <w:rsid w:val="062D38F8"/>
    <w:rsid w:val="063AE232"/>
    <w:rsid w:val="0640A4FD"/>
    <w:rsid w:val="065208B8"/>
    <w:rsid w:val="0658274B"/>
    <w:rsid w:val="065DA45D"/>
    <w:rsid w:val="0666BE19"/>
    <w:rsid w:val="066F24DC"/>
    <w:rsid w:val="067530E6"/>
    <w:rsid w:val="06788152"/>
    <w:rsid w:val="06870ED9"/>
    <w:rsid w:val="069DC084"/>
    <w:rsid w:val="069DD430"/>
    <w:rsid w:val="069E99C2"/>
    <w:rsid w:val="06AA1FEA"/>
    <w:rsid w:val="06AF4EA5"/>
    <w:rsid w:val="06AF6860"/>
    <w:rsid w:val="06B0E8C7"/>
    <w:rsid w:val="06B9A6EB"/>
    <w:rsid w:val="06B9DEC3"/>
    <w:rsid w:val="06C4DC43"/>
    <w:rsid w:val="06C610B5"/>
    <w:rsid w:val="06C69F22"/>
    <w:rsid w:val="06C7AFF0"/>
    <w:rsid w:val="06C8B38B"/>
    <w:rsid w:val="06CC4486"/>
    <w:rsid w:val="06CE36C7"/>
    <w:rsid w:val="06D52BF4"/>
    <w:rsid w:val="06D7863E"/>
    <w:rsid w:val="06E39143"/>
    <w:rsid w:val="06E43113"/>
    <w:rsid w:val="06EC4022"/>
    <w:rsid w:val="06FC5414"/>
    <w:rsid w:val="070C25EB"/>
    <w:rsid w:val="07178D22"/>
    <w:rsid w:val="0717905E"/>
    <w:rsid w:val="071B0DDF"/>
    <w:rsid w:val="072D8171"/>
    <w:rsid w:val="0736C6E2"/>
    <w:rsid w:val="07396706"/>
    <w:rsid w:val="073C3966"/>
    <w:rsid w:val="073F19BF"/>
    <w:rsid w:val="074591AF"/>
    <w:rsid w:val="074E11C6"/>
    <w:rsid w:val="075694F0"/>
    <w:rsid w:val="075E2B39"/>
    <w:rsid w:val="075F794D"/>
    <w:rsid w:val="0762B582"/>
    <w:rsid w:val="076736B7"/>
    <w:rsid w:val="0773E3C2"/>
    <w:rsid w:val="07867210"/>
    <w:rsid w:val="078C30BD"/>
    <w:rsid w:val="07986C38"/>
    <w:rsid w:val="07A7CCDA"/>
    <w:rsid w:val="07A800C5"/>
    <w:rsid w:val="07A90452"/>
    <w:rsid w:val="07ADE557"/>
    <w:rsid w:val="07B1D706"/>
    <w:rsid w:val="07B57F80"/>
    <w:rsid w:val="07BE6185"/>
    <w:rsid w:val="07C30189"/>
    <w:rsid w:val="07E15E11"/>
    <w:rsid w:val="07E926AF"/>
    <w:rsid w:val="07ED7F9B"/>
    <w:rsid w:val="07EE5754"/>
    <w:rsid w:val="07F64444"/>
    <w:rsid w:val="080014BF"/>
    <w:rsid w:val="080AAD47"/>
    <w:rsid w:val="080AF53D"/>
    <w:rsid w:val="080DF25C"/>
    <w:rsid w:val="0832597C"/>
    <w:rsid w:val="0847E200"/>
    <w:rsid w:val="084AB639"/>
    <w:rsid w:val="08551AD9"/>
    <w:rsid w:val="08614D5F"/>
    <w:rsid w:val="0864008F"/>
    <w:rsid w:val="086EE017"/>
    <w:rsid w:val="087CEB43"/>
    <w:rsid w:val="088E7AB7"/>
    <w:rsid w:val="08924D15"/>
    <w:rsid w:val="08B68490"/>
    <w:rsid w:val="08C1BB48"/>
    <w:rsid w:val="08CA23E3"/>
    <w:rsid w:val="08D1E592"/>
    <w:rsid w:val="08D3F03C"/>
    <w:rsid w:val="08D4D5FB"/>
    <w:rsid w:val="08D5D0C7"/>
    <w:rsid w:val="08E00B21"/>
    <w:rsid w:val="08E146B4"/>
    <w:rsid w:val="08E4391F"/>
    <w:rsid w:val="08F8A205"/>
    <w:rsid w:val="08FA142D"/>
    <w:rsid w:val="09044B97"/>
    <w:rsid w:val="0904F01B"/>
    <w:rsid w:val="0913E571"/>
    <w:rsid w:val="0914D89C"/>
    <w:rsid w:val="091EF253"/>
    <w:rsid w:val="09213E2B"/>
    <w:rsid w:val="09284EF6"/>
    <w:rsid w:val="092C5253"/>
    <w:rsid w:val="09307953"/>
    <w:rsid w:val="093591E5"/>
    <w:rsid w:val="0941E641"/>
    <w:rsid w:val="094C9C3F"/>
    <w:rsid w:val="096100B6"/>
    <w:rsid w:val="097282F4"/>
    <w:rsid w:val="097A9E4E"/>
    <w:rsid w:val="097C8147"/>
    <w:rsid w:val="0980CA3E"/>
    <w:rsid w:val="0984BDAE"/>
    <w:rsid w:val="09B1FC2B"/>
    <w:rsid w:val="09C8F5BF"/>
    <w:rsid w:val="09CA3027"/>
    <w:rsid w:val="09CFD4D0"/>
    <w:rsid w:val="09D70D93"/>
    <w:rsid w:val="09DDB78A"/>
    <w:rsid w:val="09E51F3D"/>
    <w:rsid w:val="09F1CAFE"/>
    <w:rsid w:val="09F667AC"/>
    <w:rsid w:val="09F851CF"/>
    <w:rsid w:val="09F9936A"/>
    <w:rsid w:val="09FF734D"/>
    <w:rsid w:val="0A03E548"/>
    <w:rsid w:val="0A0458D3"/>
    <w:rsid w:val="0A068EA9"/>
    <w:rsid w:val="0A12953A"/>
    <w:rsid w:val="0A2B5DD3"/>
    <w:rsid w:val="0A345B7F"/>
    <w:rsid w:val="0A3CF8BF"/>
    <w:rsid w:val="0A409015"/>
    <w:rsid w:val="0A40A9D7"/>
    <w:rsid w:val="0A4BD9F0"/>
    <w:rsid w:val="0A573390"/>
    <w:rsid w:val="0A5D8BA9"/>
    <w:rsid w:val="0A7380D8"/>
    <w:rsid w:val="0A742D3D"/>
    <w:rsid w:val="0A79127D"/>
    <w:rsid w:val="0A8E9408"/>
    <w:rsid w:val="0A95576E"/>
    <w:rsid w:val="0A9840DC"/>
    <w:rsid w:val="0A9B7F55"/>
    <w:rsid w:val="0AA2470B"/>
    <w:rsid w:val="0AA8CB1F"/>
    <w:rsid w:val="0AADA3BC"/>
    <w:rsid w:val="0AB4688B"/>
    <w:rsid w:val="0AC35D45"/>
    <w:rsid w:val="0AC550E8"/>
    <w:rsid w:val="0AE75B22"/>
    <w:rsid w:val="0AEF627B"/>
    <w:rsid w:val="0AF59DEC"/>
    <w:rsid w:val="0AF9254C"/>
    <w:rsid w:val="0B06CC3D"/>
    <w:rsid w:val="0B129150"/>
    <w:rsid w:val="0B1356E7"/>
    <w:rsid w:val="0B208E0F"/>
    <w:rsid w:val="0B24FA01"/>
    <w:rsid w:val="0B29EA02"/>
    <w:rsid w:val="0B376F13"/>
    <w:rsid w:val="0B3B191D"/>
    <w:rsid w:val="0B4BCBF2"/>
    <w:rsid w:val="0B5113E5"/>
    <w:rsid w:val="0B57207D"/>
    <w:rsid w:val="0B587E4F"/>
    <w:rsid w:val="0B652363"/>
    <w:rsid w:val="0B8D4FE6"/>
    <w:rsid w:val="0B8F90B0"/>
    <w:rsid w:val="0BA16DB6"/>
    <w:rsid w:val="0BA1B27A"/>
    <w:rsid w:val="0BA40BAF"/>
    <w:rsid w:val="0BAEE9D6"/>
    <w:rsid w:val="0BC557AB"/>
    <w:rsid w:val="0BD694EF"/>
    <w:rsid w:val="0BDD409F"/>
    <w:rsid w:val="0BE03B15"/>
    <w:rsid w:val="0BE11074"/>
    <w:rsid w:val="0BE4BFD9"/>
    <w:rsid w:val="0BF27C49"/>
    <w:rsid w:val="0BF461B4"/>
    <w:rsid w:val="0BF637AA"/>
    <w:rsid w:val="0C024900"/>
    <w:rsid w:val="0C066456"/>
    <w:rsid w:val="0C178B63"/>
    <w:rsid w:val="0C41C5B9"/>
    <w:rsid w:val="0C463CFC"/>
    <w:rsid w:val="0C4B417B"/>
    <w:rsid w:val="0C4D1A93"/>
    <w:rsid w:val="0C5C2267"/>
    <w:rsid w:val="0C64CA35"/>
    <w:rsid w:val="0C75CBDC"/>
    <w:rsid w:val="0C8FC9FA"/>
    <w:rsid w:val="0C951751"/>
    <w:rsid w:val="0CB8A76B"/>
    <w:rsid w:val="0CBB416F"/>
    <w:rsid w:val="0CBC6EFF"/>
    <w:rsid w:val="0CBD6A0F"/>
    <w:rsid w:val="0CCDEB7A"/>
    <w:rsid w:val="0CED4E64"/>
    <w:rsid w:val="0CEDCF52"/>
    <w:rsid w:val="0CFFCBB5"/>
    <w:rsid w:val="0D077592"/>
    <w:rsid w:val="0D14AE42"/>
    <w:rsid w:val="0D2D33A6"/>
    <w:rsid w:val="0D317D65"/>
    <w:rsid w:val="0D348E8C"/>
    <w:rsid w:val="0D3547B2"/>
    <w:rsid w:val="0D389085"/>
    <w:rsid w:val="0D4581C7"/>
    <w:rsid w:val="0D668E83"/>
    <w:rsid w:val="0D698DBC"/>
    <w:rsid w:val="0D746170"/>
    <w:rsid w:val="0D76A851"/>
    <w:rsid w:val="0D817F5F"/>
    <w:rsid w:val="0D845EEA"/>
    <w:rsid w:val="0D8F392D"/>
    <w:rsid w:val="0D9A2796"/>
    <w:rsid w:val="0D9A3B89"/>
    <w:rsid w:val="0DA565CB"/>
    <w:rsid w:val="0DB0411F"/>
    <w:rsid w:val="0DB0B33F"/>
    <w:rsid w:val="0DB1AE30"/>
    <w:rsid w:val="0DB3DE55"/>
    <w:rsid w:val="0DB8A8BC"/>
    <w:rsid w:val="0DC634CA"/>
    <w:rsid w:val="0DD7C781"/>
    <w:rsid w:val="0DDE7518"/>
    <w:rsid w:val="0DE20D5D"/>
    <w:rsid w:val="0DE63314"/>
    <w:rsid w:val="0DEDA4B0"/>
    <w:rsid w:val="0DF0A4CA"/>
    <w:rsid w:val="0DF69397"/>
    <w:rsid w:val="0DFD7571"/>
    <w:rsid w:val="0DFED5DD"/>
    <w:rsid w:val="0E3035AC"/>
    <w:rsid w:val="0E366364"/>
    <w:rsid w:val="0E3F56AD"/>
    <w:rsid w:val="0E4C84C5"/>
    <w:rsid w:val="0E4D96C9"/>
    <w:rsid w:val="0E54EDB8"/>
    <w:rsid w:val="0E5E1B10"/>
    <w:rsid w:val="0E732818"/>
    <w:rsid w:val="0E74B157"/>
    <w:rsid w:val="0E7CC634"/>
    <w:rsid w:val="0E7EEB11"/>
    <w:rsid w:val="0E7FDAA3"/>
    <w:rsid w:val="0E848BAB"/>
    <w:rsid w:val="0E852B4C"/>
    <w:rsid w:val="0EA7C2AD"/>
    <w:rsid w:val="0EA98AC6"/>
    <w:rsid w:val="0EAFC4F9"/>
    <w:rsid w:val="0EBEA8FA"/>
    <w:rsid w:val="0EC98597"/>
    <w:rsid w:val="0EC99274"/>
    <w:rsid w:val="0ED34213"/>
    <w:rsid w:val="0ED5A939"/>
    <w:rsid w:val="0EDA5E0C"/>
    <w:rsid w:val="0EDD8280"/>
    <w:rsid w:val="0EE0DCF8"/>
    <w:rsid w:val="0EE258DF"/>
    <w:rsid w:val="0EE845D1"/>
    <w:rsid w:val="0F096198"/>
    <w:rsid w:val="0F0F1B2C"/>
    <w:rsid w:val="0F140138"/>
    <w:rsid w:val="0F141AFA"/>
    <w:rsid w:val="0F26DF5E"/>
    <w:rsid w:val="0F32707C"/>
    <w:rsid w:val="0F37458B"/>
    <w:rsid w:val="0F3AA53B"/>
    <w:rsid w:val="0F48CAF2"/>
    <w:rsid w:val="0F4F18E2"/>
    <w:rsid w:val="0F4F59B4"/>
    <w:rsid w:val="0F50A4EE"/>
    <w:rsid w:val="0F59A5EF"/>
    <w:rsid w:val="0F6828F9"/>
    <w:rsid w:val="0F69C7E4"/>
    <w:rsid w:val="0F702A9C"/>
    <w:rsid w:val="0F76064F"/>
    <w:rsid w:val="0F786DFB"/>
    <w:rsid w:val="0F7DDDBE"/>
    <w:rsid w:val="0F84B0FB"/>
    <w:rsid w:val="0F886A90"/>
    <w:rsid w:val="0F9C043B"/>
    <w:rsid w:val="0FC481D9"/>
    <w:rsid w:val="0FCAE647"/>
    <w:rsid w:val="0FD738B4"/>
    <w:rsid w:val="0FD8AE42"/>
    <w:rsid w:val="0FE5C8FA"/>
    <w:rsid w:val="0FEBFB03"/>
    <w:rsid w:val="0FF3FF32"/>
    <w:rsid w:val="0FFE534C"/>
    <w:rsid w:val="100B0436"/>
    <w:rsid w:val="100ED8F1"/>
    <w:rsid w:val="101F5D01"/>
    <w:rsid w:val="102E2D3D"/>
    <w:rsid w:val="1047DE91"/>
    <w:rsid w:val="106DEA88"/>
    <w:rsid w:val="10732EC1"/>
    <w:rsid w:val="1079F73E"/>
    <w:rsid w:val="107C94BE"/>
    <w:rsid w:val="107DE72D"/>
    <w:rsid w:val="1081132F"/>
    <w:rsid w:val="10921160"/>
    <w:rsid w:val="10942ADC"/>
    <w:rsid w:val="10A3DA4D"/>
    <w:rsid w:val="10A51F82"/>
    <w:rsid w:val="10A8C55E"/>
    <w:rsid w:val="10AFEB5B"/>
    <w:rsid w:val="10B081AE"/>
    <w:rsid w:val="10B34F6C"/>
    <w:rsid w:val="10CAD138"/>
    <w:rsid w:val="10CC0D6F"/>
    <w:rsid w:val="10CEC67A"/>
    <w:rsid w:val="10D9C4D8"/>
    <w:rsid w:val="10E2C25C"/>
    <w:rsid w:val="10EB42F8"/>
    <w:rsid w:val="10EFC54B"/>
    <w:rsid w:val="10FA23A3"/>
    <w:rsid w:val="110E1DB4"/>
    <w:rsid w:val="1111CBA6"/>
    <w:rsid w:val="111768DC"/>
    <w:rsid w:val="112D1D7D"/>
    <w:rsid w:val="11325153"/>
    <w:rsid w:val="1146799A"/>
    <w:rsid w:val="1151900C"/>
    <w:rsid w:val="1163ADC0"/>
    <w:rsid w:val="116D09A5"/>
    <w:rsid w:val="11811C5D"/>
    <w:rsid w:val="11821505"/>
    <w:rsid w:val="11827EA9"/>
    <w:rsid w:val="118808DF"/>
    <w:rsid w:val="118E2F45"/>
    <w:rsid w:val="11981962"/>
    <w:rsid w:val="119B6917"/>
    <w:rsid w:val="11A2862A"/>
    <w:rsid w:val="11B47535"/>
    <w:rsid w:val="11C00BD6"/>
    <w:rsid w:val="11D2588A"/>
    <w:rsid w:val="11D2C514"/>
    <w:rsid w:val="11D5955A"/>
    <w:rsid w:val="11D9FF2C"/>
    <w:rsid w:val="11F1E995"/>
    <w:rsid w:val="11F25576"/>
    <w:rsid w:val="11F5CC1A"/>
    <w:rsid w:val="11FA088D"/>
    <w:rsid w:val="1206BE36"/>
    <w:rsid w:val="1218F2EA"/>
    <w:rsid w:val="121E019A"/>
    <w:rsid w:val="122694B9"/>
    <w:rsid w:val="123099B0"/>
    <w:rsid w:val="123D2B53"/>
    <w:rsid w:val="124BBBBC"/>
    <w:rsid w:val="124C520F"/>
    <w:rsid w:val="124F1FCD"/>
    <w:rsid w:val="12538B5E"/>
    <w:rsid w:val="12574155"/>
    <w:rsid w:val="1261B2ED"/>
    <w:rsid w:val="126E3CD3"/>
    <w:rsid w:val="1283A0D3"/>
    <w:rsid w:val="12842462"/>
    <w:rsid w:val="128998A7"/>
    <w:rsid w:val="128C7219"/>
    <w:rsid w:val="12903853"/>
    <w:rsid w:val="129ED433"/>
    <w:rsid w:val="12B6B062"/>
    <w:rsid w:val="12B80A57"/>
    <w:rsid w:val="12CF1E53"/>
    <w:rsid w:val="12EB5ACD"/>
    <w:rsid w:val="12EE7A0F"/>
    <w:rsid w:val="12F525F1"/>
    <w:rsid w:val="12FD14BC"/>
    <w:rsid w:val="13071E0B"/>
    <w:rsid w:val="13124876"/>
    <w:rsid w:val="1312733C"/>
    <w:rsid w:val="13297C9B"/>
    <w:rsid w:val="132EA1A8"/>
    <w:rsid w:val="1332CF37"/>
    <w:rsid w:val="1334AD39"/>
    <w:rsid w:val="13369F4B"/>
    <w:rsid w:val="1339AC88"/>
    <w:rsid w:val="134414EB"/>
    <w:rsid w:val="13451BA2"/>
    <w:rsid w:val="1347A8A3"/>
    <w:rsid w:val="1350AC5B"/>
    <w:rsid w:val="1363B003"/>
    <w:rsid w:val="1368DACA"/>
    <w:rsid w:val="1369FE3E"/>
    <w:rsid w:val="138A4C07"/>
    <w:rsid w:val="139B638F"/>
    <w:rsid w:val="139CF6BA"/>
    <w:rsid w:val="13A18E81"/>
    <w:rsid w:val="13A30A7B"/>
    <w:rsid w:val="13A36AA9"/>
    <w:rsid w:val="13A8A557"/>
    <w:rsid w:val="13C88287"/>
    <w:rsid w:val="13DE8A48"/>
    <w:rsid w:val="13E7A09F"/>
    <w:rsid w:val="13E89A20"/>
    <w:rsid w:val="13E98B5F"/>
    <w:rsid w:val="13EF5BBF"/>
    <w:rsid w:val="13FF165C"/>
    <w:rsid w:val="1403A15E"/>
    <w:rsid w:val="140F94EF"/>
    <w:rsid w:val="1412A192"/>
    <w:rsid w:val="1428427A"/>
    <w:rsid w:val="142BFE4A"/>
    <w:rsid w:val="1432B9B1"/>
    <w:rsid w:val="143584C5"/>
    <w:rsid w:val="14432B10"/>
    <w:rsid w:val="14439BBF"/>
    <w:rsid w:val="144D1675"/>
    <w:rsid w:val="14543B14"/>
    <w:rsid w:val="14575BB7"/>
    <w:rsid w:val="145B8FC8"/>
    <w:rsid w:val="145D6FCE"/>
    <w:rsid w:val="1467632F"/>
    <w:rsid w:val="147BABDF"/>
    <w:rsid w:val="148D1400"/>
    <w:rsid w:val="1493EC31"/>
    <w:rsid w:val="14961274"/>
    <w:rsid w:val="149EDC44"/>
    <w:rsid w:val="14A5ED11"/>
    <w:rsid w:val="14B0009D"/>
    <w:rsid w:val="14BE72BE"/>
    <w:rsid w:val="14C419F4"/>
    <w:rsid w:val="14C6ACFC"/>
    <w:rsid w:val="14F08121"/>
    <w:rsid w:val="14F21208"/>
    <w:rsid w:val="150E5911"/>
    <w:rsid w:val="150E72B5"/>
    <w:rsid w:val="1510D080"/>
    <w:rsid w:val="1510F8D1"/>
    <w:rsid w:val="151680BB"/>
    <w:rsid w:val="15190A3C"/>
    <w:rsid w:val="15293941"/>
    <w:rsid w:val="1533057E"/>
    <w:rsid w:val="153B65B5"/>
    <w:rsid w:val="153BCF18"/>
    <w:rsid w:val="154245EE"/>
    <w:rsid w:val="154BEEF5"/>
    <w:rsid w:val="154DE376"/>
    <w:rsid w:val="1552AAD7"/>
    <w:rsid w:val="1558B06F"/>
    <w:rsid w:val="15597C93"/>
    <w:rsid w:val="1566987F"/>
    <w:rsid w:val="15674B07"/>
    <w:rsid w:val="15764062"/>
    <w:rsid w:val="157F263E"/>
    <w:rsid w:val="15835C7E"/>
    <w:rsid w:val="158E1628"/>
    <w:rsid w:val="15962A40"/>
    <w:rsid w:val="15A700AF"/>
    <w:rsid w:val="15AA81BA"/>
    <w:rsid w:val="15BC5DE2"/>
    <w:rsid w:val="15BD52D8"/>
    <w:rsid w:val="15DE0684"/>
    <w:rsid w:val="15F21661"/>
    <w:rsid w:val="15F98A85"/>
    <w:rsid w:val="160E28D0"/>
    <w:rsid w:val="1616DE2F"/>
    <w:rsid w:val="161B858B"/>
    <w:rsid w:val="161BF103"/>
    <w:rsid w:val="16208D7D"/>
    <w:rsid w:val="162BF1CD"/>
    <w:rsid w:val="16461A1F"/>
    <w:rsid w:val="1647C12E"/>
    <w:rsid w:val="16493BCA"/>
    <w:rsid w:val="164E5E10"/>
    <w:rsid w:val="1656DE02"/>
    <w:rsid w:val="16645D03"/>
    <w:rsid w:val="16677BCD"/>
    <w:rsid w:val="1679E67C"/>
    <w:rsid w:val="16832BB2"/>
    <w:rsid w:val="1684A01E"/>
    <w:rsid w:val="16891C95"/>
    <w:rsid w:val="16897403"/>
    <w:rsid w:val="168A28EE"/>
    <w:rsid w:val="169537E6"/>
    <w:rsid w:val="16A5D8A1"/>
    <w:rsid w:val="16ADB0C6"/>
    <w:rsid w:val="16B480ED"/>
    <w:rsid w:val="16B88315"/>
    <w:rsid w:val="16C6C54D"/>
    <w:rsid w:val="16C79234"/>
    <w:rsid w:val="16CEBE6A"/>
    <w:rsid w:val="16CEFA17"/>
    <w:rsid w:val="16D7F013"/>
    <w:rsid w:val="16DAAB3D"/>
    <w:rsid w:val="16DE164F"/>
    <w:rsid w:val="16F57A6A"/>
    <w:rsid w:val="16F8A7C4"/>
    <w:rsid w:val="1702FF15"/>
    <w:rsid w:val="171A2A09"/>
    <w:rsid w:val="171BFBB3"/>
    <w:rsid w:val="171CF316"/>
    <w:rsid w:val="17208BE6"/>
    <w:rsid w:val="173D20F7"/>
    <w:rsid w:val="173EAF8C"/>
    <w:rsid w:val="174381C7"/>
    <w:rsid w:val="17509D37"/>
    <w:rsid w:val="1758406C"/>
    <w:rsid w:val="176F59B5"/>
    <w:rsid w:val="177B454D"/>
    <w:rsid w:val="17800617"/>
    <w:rsid w:val="17904A43"/>
    <w:rsid w:val="17A5B823"/>
    <w:rsid w:val="17C4860E"/>
    <w:rsid w:val="17C4FF1E"/>
    <w:rsid w:val="17C5DE2A"/>
    <w:rsid w:val="17C6E259"/>
    <w:rsid w:val="17D1A2F0"/>
    <w:rsid w:val="17D78994"/>
    <w:rsid w:val="17F2AE63"/>
    <w:rsid w:val="17F97735"/>
    <w:rsid w:val="181091F2"/>
    <w:rsid w:val="1815A64F"/>
    <w:rsid w:val="1816C1A6"/>
    <w:rsid w:val="181EC634"/>
    <w:rsid w:val="1836A8D0"/>
    <w:rsid w:val="183E920D"/>
    <w:rsid w:val="184AE530"/>
    <w:rsid w:val="184CC650"/>
    <w:rsid w:val="186048FD"/>
    <w:rsid w:val="1873C074"/>
    <w:rsid w:val="1879E6B0"/>
    <w:rsid w:val="1879F46F"/>
    <w:rsid w:val="187CB296"/>
    <w:rsid w:val="18801C2C"/>
    <w:rsid w:val="18814052"/>
    <w:rsid w:val="18860479"/>
    <w:rsid w:val="18918A28"/>
    <w:rsid w:val="18A3A2C8"/>
    <w:rsid w:val="18A706ED"/>
    <w:rsid w:val="18B4F282"/>
    <w:rsid w:val="18BAFD40"/>
    <w:rsid w:val="18BC75AD"/>
    <w:rsid w:val="18C3DCB0"/>
    <w:rsid w:val="18C55CDB"/>
    <w:rsid w:val="18C682D9"/>
    <w:rsid w:val="18D69516"/>
    <w:rsid w:val="18D9DE96"/>
    <w:rsid w:val="18FC4FBC"/>
    <w:rsid w:val="19056A97"/>
    <w:rsid w:val="190965F0"/>
    <w:rsid w:val="1909D90E"/>
    <w:rsid w:val="190E07D5"/>
    <w:rsid w:val="1934CF34"/>
    <w:rsid w:val="193F16A7"/>
    <w:rsid w:val="194B4158"/>
    <w:rsid w:val="19519243"/>
    <w:rsid w:val="195899C8"/>
    <w:rsid w:val="195BBC55"/>
    <w:rsid w:val="196CD0DE"/>
    <w:rsid w:val="1971FBA4"/>
    <w:rsid w:val="199068A1"/>
    <w:rsid w:val="1991E3E1"/>
    <w:rsid w:val="1993AA72"/>
    <w:rsid w:val="199B452E"/>
    <w:rsid w:val="19A00E7B"/>
    <w:rsid w:val="19B0E94D"/>
    <w:rsid w:val="19BDCFF8"/>
    <w:rsid w:val="19C0BD57"/>
    <w:rsid w:val="19C3F80C"/>
    <w:rsid w:val="19CDF7E9"/>
    <w:rsid w:val="19DF6BC9"/>
    <w:rsid w:val="19E41BDE"/>
    <w:rsid w:val="19ED3BA0"/>
    <w:rsid w:val="19EE1FDC"/>
    <w:rsid w:val="1A065F2C"/>
    <w:rsid w:val="1A069AD9"/>
    <w:rsid w:val="1A08F380"/>
    <w:rsid w:val="1A174071"/>
    <w:rsid w:val="1A19B63C"/>
    <w:rsid w:val="1A21F698"/>
    <w:rsid w:val="1A3525C5"/>
    <w:rsid w:val="1A48D55D"/>
    <w:rsid w:val="1A504694"/>
    <w:rsid w:val="1A539C75"/>
    <w:rsid w:val="1A56C076"/>
    <w:rsid w:val="1A5F6172"/>
    <w:rsid w:val="1A75D79B"/>
    <w:rsid w:val="1A7D8318"/>
    <w:rsid w:val="1A83331F"/>
    <w:rsid w:val="1A834669"/>
    <w:rsid w:val="1A8C8112"/>
    <w:rsid w:val="1A95F3B5"/>
    <w:rsid w:val="1AABE57D"/>
    <w:rsid w:val="1AAFCE85"/>
    <w:rsid w:val="1AB651B4"/>
    <w:rsid w:val="1ABAF223"/>
    <w:rsid w:val="1AC22DFA"/>
    <w:rsid w:val="1AD995E4"/>
    <w:rsid w:val="1AE0E38D"/>
    <w:rsid w:val="1AE42072"/>
    <w:rsid w:val="1AF1720C"/>
    <w:rsid w:val="1AF39C39"/>
    <w:rsid w:val="1AF87252"/>
    <w:rsid w:val="1AFD7EEC"/>
    <w:rsid w:val="1AFF569A"/>
    <w:rsid w:val="1B098521"/>
    <w:rsid w:val="1B0DCC05"/>
    <w:rsid w:val="1B21A318"/>
    <w:rsid w:val="1B227EE1"/>
    <w:rsid w:val="1B22C4E5"/>
    <w:rsid w:val="1B347D5C"/>
    <w:rsid w:val="1B3E9F5F"/>
    <w:rsid w:val="1B434DD7"/>
    <w:rsid w:val="1B4D8D2B"/>
    <w:rsid w:val="1B52BA88"/>
    <w:rsid w:val="1B5C1836"/>
    <w:rsid w:val="1B5FC86D"/>
    <w:rsid w:val="1B6AA6A3"/>
    <w:rsid w:val="1B6E1F44"/>
    <w:rsid w:val="1B6F04C1"/>
    <w:rsid w:val="1B775BDB"/>
    <w:rsid w:val="1B95B7A6"/>
    <w:rsid w:val="1B97041A"/>
    <w:rsid w:val="1B99EED3"/>
    <w:rsid w:val="1B9F00EE"/>
    <w:rsid w:val="1BA8089F"/>
    <w:rsid w:val="1BAC21C4"/>
    <w:rsid w:val="1BB591DF"/>
    <w:rsid w:val="1BB9B2A1"/>
    <w:rsid w:val="1BC09632"/>
    <w:rsid w:val="1BC88C2B"/>
    <w:rsid w:val="1BD3ACA6"/>
    <w:rsid w:val="1BD92B00"/>
    <w:rsid w:val="1BE091C8"/>
    <w:rsid w:val="1BE676E4"/>
    <w:rsid w:val="1BF25E9F"/>
    <w:rsid w:val="1C00E935"/>
    <w:rsid w:val="1C077622"/>
    <w:rsid w:val="1C176D5A"/>
    <w:rsid w:val="1C206016"/>
    <w:rsid w:val="1C33545F"/>
    <w:rsid w:val="1C40DFE4"/>
    <w:rsid w:val="1C43CDAF"/>
    <w:rsid w:val="1C46A8AA"/>
    <w:rsid w:val="1C6157E5"/>
    <w:rsid w:val="1C8295B9"/>
    <w:rsid w:val="1C8E7A73"/>
    <w:rsid w:val="1C8F6C9A"/>
    <w:rsid w:val="1C9439B0"/>
    <w:rsid w:val="1CA41163"/>
    <w:rsid w:val="1CA877DF"/>
    <w:rsid w:val="1CAEA758"/>
    <w:rsid w:val="1CD42164"/>
    <w:rsid w:val="1CEABC20"/>
    <w:rsid w:val="1CF76A77"/>
    <w:rsid w:val="1CF976D7"/>
    <w:rsid w:val="1D06C49A"/>
    <w:rsid w:val="1D0CD0EE"/>
    <w:rsid w:val="1D367853"/>
    <w:rsid w:val="1D3CBB34"/>
    <w:rsid w:val="1D4415E3"/>
    <w:rsid w:val="1D46D91A"/>
    <w:rsid w:val="1D5A1A8C"/>
    <w:rsid w:val="1D5E5EFC"/>
    <w:rsid w:val="1D61B224"/>
    <w:rsid w:val="1D7615A5"/>
    <w:rsid w:val="1D80761F"/>
    <w:rsid w:val="1D87AE81"/>
    <w:rsid w:val="1D97E0C6"/>
    <w:rsid w:val="1D98CF96"/>
    <w:rsid w:val="1D9AE216"/>
    <w:rsid w:val="1DB46BF3"/>
    <w:rsid w:val="1DC0FA5B"/>
    <w:rsid w:val="1DC231E0"/>
    <w:rsid w:val="1DC4E467"/>
    <w:rsid w:val="1DD67B36"/>
    <w:rsid w:val="1DE3863F"/>
    <w:rsid w:val="1E06A8D3"/>
    <w:rsid w:val="1E0BB7A6"/>
    <w:rsid w:val="1E0C5F38"/>
    <w:rsid w:val="1E0C64AF"/>
    <w:rsid w:val="1E18B6BA"/>
    <w:rsid w:val="1E1DDB55"/>
    <w:rsid w:val="1E29DD9A"/>
    <w:rsid w:val="1E2EC6A1"/>
    <w:rsid w:val="1E3C3596"/>
    <w:rsid w:val="1E46C3CC"/>
    <w:rsid w:val="1E67E4A4"/>
    <w:rsid w:val="1E7B5D8B"/>
    <w:rsid w:val="1E802C33"/>
    <w:rsid w:val="1E839718"/>
    <w:rsid w:val="1E9485E8"/>
    <w:rsid w:val="1E9AF005"/>
    <w:rsid w:val="1E9C4F26"/>
    <w:rsid w:val="1E9FE9E1"/>
    <w:rsid w:val="1EA6A14A"/>
    <w:rsid w:val="1EAA3A28"/>
    <w:rsid w:val="1EC0AC7B"/>
    <w:rsid w:val="1EC170BC"/>
    <w:rsid w:val="1EC828C4"/>
    <w:rsid w:val="1ED2CBBD"/>
    <w:rsid w:val="1ED56F1D"/>
    <w:rsid w:val="1EDE3A46"/>
    <w:rsid w:val="1EDEB3FE"/>
    <w:rsid w:val="1EF95957"/>
    <w:rsid w:val="1F0295FF"/>
    <w:rsid w:val="1F3EA01D"/>
    <w:rsid w:val="1F447A6D"/>
    <w:rsid w:val="1F481AB3"/>
    <w:rsid w:val="1F4BE9BC"/>
    <w:rsid w:val="1F516400"/>
    <w:rsid w:val="1F516FBA"/>
    <w:rsid w:val="1F54AD06"/>
    <w:rsid w:val="1F555439"/>
    <w:rsid w:val="1F59BC65"/>
    <w:rsid w:val="1F648D2F"/>
    <w:rsid w:val="1F6A8E5F"/>
    <w:rsid w:val="1F6EDE4D"/>
    <w:rsid w:val="1F72FD9C"/>
    <w:rsid w:val="1F75FD8A"/>
    <w:rsid w:val="1F769F85"/>
    <w:rsid w:val="1F76D9F7"/>
    <w:rsid w:val="1F983B5A"/>
    <w:rsid w:val="1F9BFE8C"/>
    <w:rsid w:val="1F9F65EE"/>
    <w:rsid w:val="1FBA972F"/>
    <w:rsid w:val="1FC66799"/>
    <w:rsid w:val="1FCA9702"/>
    <w:rsid w:val="1FD0F00F"/>
    <w:rsid w:val="1FDDA105"/>
    <w:rsid w:val="1FF62318"/>
    <w:rsid w:val="1FF8EEE8"/>
    <w:rsid w:val="2005E8F1"/>
    <w:rsid w:val="2007F394"/>
    <w:rsid w:val="20110F0D"/>
    <w:rsid w:val="202A0E1A"/>
    <w:rsid w:val="202BB1AF"/>
    <w:rsid w:val="203B4633"/>
    <w:rsid w:val="2045228D"/>
    <w:rsid w:val="2055F785"/>
    <w:rsid w:val="2059F610"/>
    <w:rsid w:val="2066922D"/>
    <w:rsid w:val="207943E4"/>
    <w:rsid w:val="20798F4F"/>
    <w:rsid w:val="207BFCA4"/>
    <w:rsid w:val="2083092B"/>
    <w:rsid w:val="2085A4A3"/>
    <w:rsid w:val="20879C00"/>
    <w:rsid w:val="209952E6"/>
    <w:rsid w:val="20A3EFFE"/>
    <w:rsid w:val="20B3D31C"/>
    <w:rsid w:val="20B4840E"/>
    <w:rsid w:val="20BF7855"/>
    <w:rsid w:val="20DEC945"/>
    <w:rsid w:val="20DF0ED6"/>
    <w:rsid w:val="20E2921B"/>
    <w:rsid w:val="20E2CAF2"/>
    <w:rsid w:val="20E34F98"/>
    <w:rsid w:val="20E4BD92"/>
    <w:rsid w:val="20E6D91A"/>
    <w:rsid w:val="20E88E59"/>
    <w:rsid w:val="2103F5EC"/>
    <w:rsid w:val="2106646F"/>
    <w:rsid w:val="21145107"/>
    <w:rsid w:val="21173767"/>
    <w:rsid w:val="2122FCC4"/>
    <w:rsid w:val="213AD98E"/>
    <w:rsid w:val="215DB15B"/>
    <w:rsid w:val="215E8761"/>
    <w:rsid w:val="21617E5C"/>
    <w:rsid w:val="21746BFB"/>
    <w:rsid w:val="2174D492"/>
    <w:rsid w:val="21943C62"/>
    <w:rsid w:val="21954204"/>
    <w:rsid w:val="21966D17"/>
    <w:rsid w:val="219CCD18"/>
    <w:rsid w:val="21A1D369"/>
    <w:rsid w:val="21A2C990"/>
    <w:rsid w:val="21A79287"/>
    <w:rsid w:val="21ADE73F"/>
    <w:rsid w:val="21B1B828"/>
    <w:rsid w:val="21B72BC0"/>
    <w:rsid w:val="21C7CEF7"/>
    <w:rsid w:val="21E12051"/>
    <w:rsid w:val="21E42633"/>
    <w:rsid w:val="21ECF90E"/>
    <w:rsid w:val="21EF8641"/>
    <w:rsid w:val="22070C5C"/>
    <w:rsid w:val="220ADC49"/>
    <w:rsid w:val="2224CF86"/>
    <w:rsid w:val="2225B104"/>
    <w:rsid w:val="2229BB18"/>
    <w:rsid w:val="2234C7F4"/>
    <w:rsid w:val="22361407"/>
    <w:rsid w:val="22380AF1"/>
    <w:rsid w:val="2246B1A7"/>
    <w:rsid w:val="225BD4C8"/>
    <w:rsid w:val="226997DE"/>
    <w:rsid w:val="226D582E"/>
    <w:rsid w:val="227FF194"/>
    <w:rsid w:val="2282323D"/>
    <w:rsid w:val="22944C9B"/>
    <w:rsid w:val="22A06A82"/>
    <w:rsid w:val="22A295E3"/>
    <w:rsid w:val="22A9AB29"/>
    <w:rsid w:val="22AE7AB9"/>
    <w:rsid w:val="22B03ABA"/>
    <w:rsid w:val="22B17DE7"/>
    <w:rsid w:val="22B210C9"/>
    <w:rsid w:val="22B21BB7"/>
    <w:rsid w:val="22B62CC0"/>
    <w:rsid w:val="22C2D6C3"/>
    <w:rsid w:val="22D19F8C"/>
    <w:rsid w:val="22DA3257"/>
    <w:rsid w:val="22DCABD1"/>
    <w:rsid w:val="22DF1725"/>
    <w:rsid w:val="22EBBBD0"/>
    <w:rsid w:val="22F981BC"/>
    <w:rsid w:val="22FE085B"/>
    <w:rsid w:val="230890D1"/>
    <w:rsid w:val="23209F6B"/>
    <w:rsid w:val="2320B64E"/>
    <w:rsid w:val="2325B092"/>
    <w:rsid w:val="232E2F48"/>
    <w:rsid w:val="2332D384"/>
    <w:rsid w:val="2333AE9E"/>
    <w:rsid w:val="233B33CA"/>
    <w:rsid w:val="233CEFEF"/>
    <w:rsid w:val="233D42A1"/>
    <w:rsid w:val="234362E8"/>
    <w:rsid w:val="23438E6F"/>
    <w:rsid w:val="2343BBE6"/>
    <w:rsid w:val="23456FB9"/>
    <w:rsid w:val="2357083B"/>
    <w:rsid w:val="235B8BC3"/>
    <w:rsid w:val="23639F58"/>
    <w:rsid w:val="239EE7DF"/>
    <w:rsid w:val="23B06B14"/>
    <w:rsid w:val="23BAD2C2"/>
    <w:rsid w:val="23BDBF55"/>
    <w:rsid w:val="23BE38B0"/>
    <w:rsid w:val="23C313D3"/>
    <w:rsid w:val="23CFFBCD"/>
    <w:rsid w:val="23D74AEA"/>
    <w:rsid w:val="23DD8BBA"/>
    <w:rsid w:val="23E07383"/>
    <w:rsid w:val="23E43CE5"/>
    <w:rsid w:val="23EBA1EE"/>
    <w:rsid w:val="23EFC9DE"/>
    <w:rsid w:val="23F59A9D"/>
    <w:rsid w:val="23F7A529"/>
    <w:rsid w:val="23F8EEB3"/>
    <w:rsid w:val="23FBAE44"/>
    <w:rsid w:val="23FD8648"/>
    <w:rsid w:val="23FD9CDD"/>
    <w:rsid w:val="240A1AD7"/>
    <w:rsid w:val="240C5512"/>
    <w:rsid w:val="240D8954"/>
    <w:rsid w:val="240FFBA0"/>
    <w:rsid w:val="2412280A"/>
    <w:rsid w:val="241B9C35"/>
    <w:rsid w:val="2424D523"/>
    <w:rsid w:val="242AEEA9"/>
    <w:rsid w:val="243E0531"/>
    <w:rsid w:val="243E0613"/>
    <w:rsid w:val="244E2B75"/>
    <w:rsid w:val="246A6531"/>
    <w:rsid w:val="2476E57B"/>
    <w:rsid w:val="248E0852"/>
    <w:rsid w:val="248E7BF9"/>
    <w:rsid w:val="24934CF7"/>
    <w:rsid w:val="24BD4CD2"/>
    <w:rsid w:val="24C84161"/>
    <w:rsid w:val="24DFF6CE"/>
    <w:rsid w:val="24E71BFB"/>
    <w:rsid w:val="24F669B3"/>
    <w:rsid w:val="24F9C906"/>
    <w:rsid w:val="25185049"/>
    <w:rsid w:val="25235557"/>
    <w:rsid w:val="2525625C"/>
    <w:rsid w:val="252E2234"/>
    <w:rsid w:val="253CABE9"/>
    <w:rsid w:val="253D93D5"/>
    <w:rsid w:val="25581C69"/>
    <w:rsid w:val="25584AE8"/>
    <w:rsid w:val="256FABB3"/>
    <w:rsid w:val="257EFBC8"/>
    <w:rsid w:val="25800D46"/>
    <w:rsid w:val="258BA689"/>
    <w:rsid w:val="258F79B5"/>
    <w:rsid w:val="259BBBF7"/>
    <w:rsid w:val="25A86780"/>
    <w:rsid w:val="25AF3726"/>
    <w:rsid w:val="25DF63A6"/>
    <w:rsid w:val="260790B5"/>
    <w:rsid w:val="261027B1"/>
    <w:rsid w:val="26191D24"/>
    <w:rsid w:val="2627F912"/>
    <w:rsid w:val="263B9533"/>
    <w:rsid w:val="263D3A63"/>
    <w:rsid w:val="263DDFCF"/>
    <w:rsid w:val="263E3C66"/>
    <w:rsid w:val="2642DF28"/>
    <w:rsid w:val="2649A31F"/>
    <w:rsid w:val="264C72A3"/>
    <w:rsid w:val="264D5B59"/>
    <w:rsid w:val="2652C6CE"/>
    <w:rsid w:val="26740042"/>
    <w:rsid w:val="267B03AA"/>
    <w:rsid w:val="2688BA4C"/>
    <w:rsid w:val="268BD484"/>
    <w:rsid w:val="2699FE51"/>
    <w:rsid w:val="269F1532"/>
    <w:rsid w:val="26A39EFB"/>
    <w:rsid w:val="26A9C1DD"/>
    <w:rsid w:val="26B8351F"/>
    <w:rsid w:val="26BA2604"/>
    <w:rsid w:val="26BDC4F5"/>
    <w:rsid w:val="26CE3732"/>
    <w:rsid w:val="26DB8F54"/>
    <w:rsid w:val="26EF6C0D"/>
    <w:rsid w:val="26F9CAC5"/>
    <w:rsid w:val="26FCF96A"/>
    <w:rsid w:val="270E7730"/>
    <w:rsid w:val="2717B3DA"/>
    <w:rsid w:val="271F90A1"/>
    <w:rsid w:val="272AF64F"/>
    <w:rsid w:val="272E8345"/>
    <w:rsid w:val="27300F90"/>
    <w:rsid w:val="2733981A"/>
    <w:rsid w:val="27378018"/>
    <w:rsid w:val="2760B2EA"/>
    <w:rsid w:val="2763014F"/>
    <w:rsid w:val="2775A5F3"/>
    <w:rsid w:val="277652EA"/>
    <w:rsid w:val="27804619"/>
    <w:rsid w:val="27810F31"/>
    <w:rsid w:val="27994486"/>
    <w:rsid w:val="2799718F"/>
    <w:rsid w:val="27AC851C"/>
    <w:rsid w:val="27E83AEF"/>
    <w:rsid w:val="27FB2C52"/>
    <w:rsid w:val="27FB7FFF"/>
    <w:rsid w:val="2801D254"/>
    <w:rsid w:val="281069F6"/>
    <w:rsid w:val="28131188"/>
    <w:rsid w:val="2816D40B"/>
    <w:rsid w:val="282015E4"/>
    <w:rsid w:val="282480AF"/>
    <w:rsid w:val="2826605C"/>
    <w:rsid w:val="28267DC7"/>
    <w:rsid w:val="283A6946"/>
    <w:rsid w:val="283C651C"/>
    <w:rsid w:val="283D5882"/>
    <w:rsid w:val="28535B29"/>
    <w:rsid w:val="28670974"/>
    <w:rsid w:val="286BEEEC"/>
    <w:rsid w:val="2872E0B5"/>
    <w:rsid w:val="287918FF"/>
    <w:rsid w:val="287D6B42"/>
    <w:rsid w:val="2883FECB"/>
    <w:rsid w:val="28967683"/>
    <w:rsid w:val="28A71FB7"/>
    <w:rsid w:val="28B1742C"/>
    <w:rsid w:val="28B69C8A"/>
    <w:rsid w:val="28CB164C"/>
    <w:rsid w:val="28CFEF26"/>
    <w:rsid w:val="28D4C75C"/>
    <w:rsid w:val="28E5B4FB"/>
    <w:rsid w:val="28FAC8ED"/>
    <w:rsid w:val="28FBBE88"/>
    <w:rsid w:val="28FE5FCC"/>
    <w:rsid w:val="2902669B"/>
    <w:rsid w:val="291B111A"/>
    <w:rsid w:val="29271068"/>
    <w:rsid w:val="2938AA1E"/>
    <w:rsid w:val="29412B6C"/>
    <w:rsid w:val="2951313D"/>
    <w:rsid w:val="2957BA0E"/>
    <w:rsid w:val="295D4D25"/>
    <w:rsid w:val="2961F4B8"/>
    <w:rsid w:val="296505D7"/>
    <w:rsid w:val="296C14AC"/>
    <w:rsid w:val="2972CA9F"/>
    <w:rsid w:val="2974DB25"/>
    <w:rsid w:val="2975DD28"/>
    <w:rsid w:val="297B4425"/>
    <w:rsid w:val="2983A649"/>
    <w:rsid w:val="298EA918"/>
    <w:rsid w:val="2993A709"/>
    <w:rsid w:val="299DD7CB"/>
    <w:rsid w:val="29A84E45"/>
    <w:rsid w:val="29B636BE"/>
    <w:rsid w:val="29BCDC40"/>
    <w:rsid w:val="29C16ABC"/>
    <w:rsid w:val="29C37546"/>
    <w:rsid w:val="29D2E0DC"/>
    <w:rsid w:val="29DDCEB0"/>
    <w:rsid w:val="29EF1D75"/>
    <w:rsid w:val="29F7BD6A"/>
    <w:rsid w:val="29FEFE39"/>
    <w:rsid w:val="2A00528B"/>
    <w:rsid w:val="2A018388"/>
    <w:rsid w:val="2A018879"/>
    <w:rsid w:val="2A069BD0"/>
    <w:rsid w:val="2A07CB42"/>
    <w:rsid w:val="2A0F8D9A"/>
    <w:rsid w:val="2A1BC069"/>
    <w:rsid w:val="2A233D72"/>
    <w:rsid w:val="2A269DBA"/>
    <w:rsid w:val="2A289A23"/>
    <w:rsid w:val="2A469D98"/>
    <w:rsid w:val="2A4BB3C4"/>
    <w:rsid w:val="2A4D4B9F"/>
    <w:rsid w:val="2A59ADF2"/>
    <w:rsid w:val="2A615FA5"/>
    <w:rsid w:val="2A629DEF"/>
    <w:rsid w:val="2A7239D4"/>
    <w:rsid w:val="2A75511F"/>
    <w:rsid w:val="2A7E891C"/>
    <w:rsid w:val="2A7FE97D"/>
    <w:rsid w:val="2A85F960"/>
    <w:rsid w:val="2A90B216"/>
    <w:rsid w:val="2A94E2E8"/>
    <w:rsid w:val="2A9BA41B"/>
    <w:rsid w:val="2A9DF267"/>
    <w:rsid w:val="2AAB54F5"/>
    <w:rsid w:val="2AB62BED"/>
    <w:rsid w:val="2ACC5164"/>
    <w:rsid w:val="2AE8ACDC"/>
    <w:rsid w:val="2AEF972B"/>
    <w:rsid w:val="2AF86F87"/>
    <w:rsid w:val="2AF92372"/>
    <w:rsid w:val="2B0136EA"/>
    <w:rsid w:val="2B0D6131"/>
    <w:rsid w:val="2B10AB86"/>
    <w:rsid w:val="2B12A704"/>
    <w:rsid w:val="2B138CF3"/>
    <w:rsid w:val="2B153006"/>
    <w:rsid w:val="2B1A3820"/>
    <w:rsid w:val="2B264C37"/>
    <w:rsid w:val="2B2A5912"/>
    <w:rsid w:val="2B2BDD55"/>
    <w:rsid w:val="2B33A0DF"/>
    <w:rsid w:val="2B39A82C"/>
    <w:rsid w:val="2B439EFF"/>
    <w:rsid w:val="2B489A04"/>
    <w:rsid w:val="2B4BC6E2"/>
    <w:rsid w:val="2B52071F"/>
    <w:rsid w:val="2B5AC59E"/>
    <w:rsid w:val="2B5B9D3C"/>
    <w:rsid w:val="2B7D1B3C"/>
    <w:rsid w:val="2B89F01F"/>
    <w:rsid w:val="2B9667CF"/>
    <w:rsid w:val="2B9872EE"/>
    <w:rsid w:val="2B9E975C"/>
    <w:rsid w:val="2BA079A5"/>
    <w:rsid w:val="2BA9A65E"/>
    <w:rsid w:val="2BAB5DFB"/>
    <w:rsid w:val="2BB5DC81"/>
    <w:rsid w:val="2BB82202"/>
    <w:rsid w:val="2BB90C02"/>
    <w:rsid w:val="2BBFE632"/>
    <w:rsid w:val="2BCF4666"/>
    <w:rsid w:val="2BD6266D"/>
    <w:rsid w:val="2BE1A9B6"/>
    <w:rsid w:val="2BE4FC7A"/>
    <w:rsid w:val="2BE97227"/>
    <w:rsid w:val="2BE9A320"/>
    <w:rsid w:val="2BEBAF29"/>
    <w:rsid w:val="2BF0839D"/>
    <w:rsid w:val="2BF30AAE"/>
    <w:rsid w:val="2BFA3ABF"/>
    <w:rsid w:val="2C02E9F3"/>
    <w:rsid w:val="2C0733D1"/>
    <w:rsid w:val="2C111516"/>
    <w:rsid w:val="2C167AC4"/>
    <w:rsid w:val="2C1B0D85"/>
    <w:rsid w:val="2C280BBB"/>
    <w:rsid w:val="2C296E01"/>
    <w:rsid w:val="2C341ACE"/>
    <w:rsid w:val="2C3FFE69"/>
    <w:rsid w:val="2C4BF74F"/>
    <w:rsid w:val="2C4E9BCB"/>
    <w:rsid w:val="2C509ADA"/>
    <w:rsid w:val="2C56489D"/>
    <w:rsid w:val="2C6097AF"/>
    <w:rsid w:val="2C63D377"/>
    <w:rsid w:val="2C719FD2"/>
    <w:rsid w:val="2C82D5DA"/>
    <w:rsid w:val="2C84B732"/>
    <w:rsid w:val="2C932ED9"/>
    <w:rsid w:val="2CAC2B96"/>
    <w:rsid w:val="2CBE3A15"/>
    <w:rsid w:val="2CBE8BC1"/>
    <w:rsid w:val="2CD015C0"/>
    <w:rsid w:val="2CD5A1DE"/>
    <w:rsid w:val="2CD606D0"/>
    <w:rsid w:val="2CDA9CF3"/>
    <w:rsid w:val="2CDCA05F"/>
    <w:rsid w:val="2CEDE39A"/>
    <w:rsid w:val="2CF68DB8"/>
    <w:rsid w:val="2CFDC548"/>
    <w:rsid w:val="2D15E73D"/>
    <w:rsid w:val="2D2A46D3"/>
    <w:rsid w:val="2D2F6BF2"/>
    <w:rsid w:val="2D393419"/>
    <w:rsid w:val="2D3AA459"/>
    <w:rsid w:val="2D3D3930"/>
    <w:rsid w:val="2D50FDB9"/>
    <w:rsid w:val="2D53F263"/>
    <w:rsid w:val="2D5B462D"/>
    <w:rsid w:val="2D67ABFB"/>
    <w:rsid w:val="2D6DF8B1"/>
    <w:rsid w:val="2D6EC7EA"/>
    <w:rsid w:val="2D928434"/>
    <w:rsid w:val="2D93EDA9"/>
    <w:rsid w:val="2D9806CB"/>
    <w:rsid w:val="2D99B1E6"/>
    <w:rsid w:val="2D9EBA54"/>
    <w:rsid w:val="2DA0BBC3"/>
    <w:rsid w:val="2DB4C3D9"/>
    <w:rsid w:val="2DB51EEE"/>
    <w:rsid w:val="2DC8F718"/>
    <w:rsid w:val="2DCD2B5F"/>
    <w:rsid w:val="2DCF29D3"/>
    <w:rsid w:val="2DD82C5B"/>
    <w:rsid w:val="2DE28335"/>
    <w:rsid w:val="2DE6FF1C"/>
    <w:rsid w:val="2DEBDE6E"/>
    <w:rsid w:val="2DF69FAA"/>
    <w:rsid w:val="2DF7E6A6"/>
    <w:rsid w:val="2DFB575F"/>
    <w:rsid w:val="2E004AD0"/>
    <w:rsid w:val="2E0C7364"/>
    <w:rsid w:val="2E1B6F03"/>
    <w:rsid w:val="2E301049"/>
    <w:rsid w:val="2E456FD5"/>
    <w:rsid w:val="2E574920"/>
    <w:rsid w:val="2E5FFE7A"/>
    <w:rsid w:val="2E771792"/>
    <w:rsid w:val="2E78CEB7"/>
    <w:rsid w:val="2E805C6B"/>
    <w:rsid w:val="2E8225A2"/>
    <w:rsid w:val="2E833255"/>
    <w:rsid w:val="2E87DE52"/>
    <w:rsid w:val="2E8994A8"/>
    <w:rsid w:val="2E8B82A6"/>
    <w:rsid w:val="2EAEEEF9"/>
    <w:rsid w:val="2EC61734"/>
    <w:rsid w:val="2EC62CAC"/>
    <w:rsid w:val="2ECF4FA3"/>
    <w:rsid w:val="2EDC54FD"/>
    <w:rsid w:val="2EDDE5BA"/>
    <w:rsid w:val="2EEDF053"/>
    <w:rsid w:val="2EF1873F"/>
    <w:rsid w:val="2EFA8676"/>
    <w:rsid w:val="2EFFE3A0"/>
    <w:rsid w:val="2F24B4A6"/>
    <w:rsid w:val="2F24EDE8"/>
    <w:rsid w:val="2F28CDD7"/>
    <w:rsid w:val="2F2E5495"/>
    <w:rsid w:val="2F2F756E"/>
    <w:rsid w:val="2F3A8AB5"/>
    <w:rsid w:val="2F43FE19"/>
    <w:rsid w:val="2F45EDFA"/>
    <w:rsid w:val="2F57E60C"/>
    <w:rsid w:val="2F72CAED"/>
    <w:rsid w:val="2F9691F6"/>
    <w:rsid w:val="2FA0488C"/>
    <w:rsid w:val="2FA1660A"/>
    <w:rsid w:val="2FB676E3"/>
    <w:rsid w:val="2FCBE0AA"/>
    <w:rsid w:val="2FCBF64F"/>
    <w:rsid w:val="2FD400C4"/>
    <w:rsid w:val="2FD45162"/>
    <w:rsid w:val="2FD5FF9E"/>
    <w:rsid w:val="2FD9792A"/>
    <w:rsid w:val="2FDA716F"/>
    <w:rsid w:val="2FDBEE9C"/>
    <w:rsid w:val="2FE14036"/>
    <w:rsid w:val="2FECE8B5"/>
    <w:rsid w:val="2FEFCBD3"/>
    <w:rsid w:val="2FF3BBDC"/>
    <w:rsid w:val="2FF47E97"/>
    <w:rsid w:val="2FF5EA55"/>
    <w:rsid w:val="3004FDE6"/>
    <w:rsid w:val="3007E5E0"/>
    <w:rsid w:val="3014F266"/>
    <w:rsid w:val="302536E8"/>
    <w:rsid w:val="302BA1CA"/>
    <w:rsid w:val="303DA111"/>
    <w:rsid w:val="305E0C9F"/>
    <w:rsid w:val="3069D8F2"/>
    <w:rsid w:val="3078255E"/>
    <w:rsid w:val="3085D6A0"/>
    <w:rsid w:val="3085F34A"/>
    <w:rsid w:val="30865D7D"/>
    <w:rsid w:val="308CAD6E"/>
    <w:rsid w:val="308D1122"/>
    <w:rsid w:val="30A0BD09"/>
    <w:rsid w:val="30A86070"/>
    <w:rsid w:val="30B23BA6"/>
    <w:rsid w:val="30C0378F"/>
    <w:rsid w:val="30CA24F6"/>
    <w:rsid w:val="30CCEA68"/>
    <w:rsid w:val="30CD2CE9"/>
    <w:rsid w:val="30D62831"/>
    <w:rsid w:val="30E463C7"/>
    <w:rsid w:val="30FC9C5F"/>
    <w:rsid w:val="31083FF3"/>
    <w:rsid w:val="3109A040"/>
    <w:rsid w:val="310C2822"/>
    <w:rsid w:val="31132DC1"/>
    <w:rsid w:val="3113A70C"/>
    <w:rsid w:val="31153A5B"/>
    <w:rsid w:val="311A3771"/>
    <w:rsid w:val="313D9B09"/>
    <w:rsid w:val="314F36AD"/>
    <w:rsid w:val="3150C606"/>
    <w:rsid w:val="3151E492"/>
    <w:rsid w:val="315C7346"/>
    <w:rsid w:val="31677C51"/>
    <w:rsid w:val="317DDC19"/>
    <w:rsid w:val="317DE224"/>
    <w:rsid w:val="3197E74D"/>
    <w:rsid w:val="3199E6F0"/>
    <w:rsid w:val="319E25CB"/>
    <w:rsid w:val="31A4216A"/>
    <w:rsid w:val="31BB2962"/>
    <w:rsid w:val="31C296B5"/>
    <w:rsid w:val="31C93EB5"/>
    <w:rsid w:val="31D8E3E2"/>
    <w:rsid w:val="31DDF2C1"/>
    <w:rsid w:val="31E3464D"/>
    <w:rsid w:val="31EB7EC5"/>
    <w:rsid w:val="31F3D41D"/>
    <w:rsid w:val="31F44C28"/>
    <w:rsid w:val="32052DC0"/>
    <w:rsid w:val="320D27C4"/>
    <w:rsid w:val="320D29A7"/>
    <w:rsid w:val="321025DE"/>
    <w:rsid w:val="321594EE"/>
    <w:rsid w:val="32165198"/>
    <w:rsid w:val="321E2D2C"/>
    <w:rsid w:val="322A5AB3"/>
    <w:rsid w:val="322EA168"/>
    <w:rsid w:val="3236F9FA"/>
    <w:rsid w:val="32373F9C"/>
    <w:rsid w:val="3245A6C9"/>
    <w:rsid w:val="324684CB"/>
    <w:rsid w:val="324E6D63"/>
    <w:rsid w:val="32571748"/>
    <w:rsid w:val="325D7ED0"/>
    <w:rsid w:val="3275249D"/>
    <w:rsid w:val="3285A398"/>
    <w:rsid w:val="328E4101"/>
    <w:rsid w:val="32AB064B"/>
    <w:rsid w:val="32AD123D"/>
    <w:rsid w:val="32AEEBA3"/>
    <w:rsid w:val="32C085BC"/>
    <w:rsid w:val="32C79FA8"/>
    <w:rsid w:val="32CB8F01"/>
    <w:rsid w:val="32D5825C"/>
    <w:rsid w:val="32DAEB8A"/>
    <w:rsid w:val="32EB2549"/>
    <w:rsid w:val="32F87AA9"/>
    <w:rsid w:val="33034CB2"/>
    <w:rsid w:val="330B611A"/>
    <w:rsid w:val="330BDBFF"/>
    <w:rsid w:val="33126CCB"/>
    <w:rsid w:val="33158D13"/>
    <w:rsid w:val="3335CD6A"/>
    <w:rsid w:val="333ECB26"/>
    <w:rsid w:val="3345CD3E"/>
    <w:rsid w:val="3349543D"/>
    <w:rsid w:val="33617438"/>
    <w:rsid w:val="337541D3"/>
    <w:rsid w:val="33851157"/>
    <w:rsid w:val="3389A2E6"/>
    <w:rsid w:val="338CC6BC"/>
    <w:rsid w:val="338F93EF"/>
    <w:rsid w:val="3398B357"/>
    <w:rsid w:val="33A08316"/>
    <w:rsid w:val="33A8049A"/>
    <w:rsid w:val="33F8478F"/>
    <w:rsid w:val="33F8B5C7"/>
    <w:rsid w:val="33FC1EAE"/>
    <w:rsid w:val="340472E4"/>
    <w:rsid w:val="34185D7D"/>
    <w:rsid w:val="34261F6A"/>
    <w:rsid w:val="3435375D"/>
    <w:rsid w:val="3448F0F6"/>
    <w:rsid w:val="345AF649"/>
    <w:rsid w:val="3466E134"/>
    <w:rsid w:val="346E69AB"/>
    <w:rsid w:val="347152BD"/>
    <w:rsid w:val="34819636"/>
    <w:rsid w:val="348306E3"/>
    <w:rsid w:val="3487CAF8"/>
    <w:rsid w:val="348C5847"/>
    <w:rsid w:val="348D662F"/>
    <w:rsid w:val="34A6F321"/>
    <w:rsid w:val="34AA3C9E"/>
    <w:rsid w:val="34B2CFB6"/>
    <w:rsid w:val="34C02755"/>
    <w:rsid w:val="34CB6822"/>
    <w:rsid w:val="34D1DF8C"/>
    <w:rsid w:val="34D30849"/>
    <w:rsid w:val="34E09647"/>
    <w:rsid w:val="34F63EEE"/>
    <w:rsid w:val="34FA5C79"/>
    <w:rsid w:val="3508B05F"/>
    <w:rsid w:val="350E8DA2"/>
    <w:rsid w:val="35101615"/>
    <w:rsid w:val="35113E6E"/>
    <w:rsid w:val="35159383"/>
    <w:rsid w:val="3527642D"/>
    <w:rsid w:val="3527EDB3"/>
    <w:rsid w:val="352842D9"/>
    <w:rsid w:val="35383623"/>
    <w:rsid w:val="353E0CA8"/>
    <w:rsid w:val="354080B0"/>
    <w:rsid w:val="354A7D18"/>
    <w:rsid w:val="35508107"/>
    <w:rsid w:val="3552F346"/>
    <w:rsid w:val="3560A534"/>
    <w:rsid w:val="3563D70E"/>
    <w:rsid w:val="35658B59"/>
    <w:rsid w:val="358245FD"/>
    <w:rsid w:val="3585ACC9"/>
    <w:rsid w:val="3599B053"/>
    <w:rsid w:val="359CB06F"/>
    <w:rsid w:val="35AB0FA6"/>
    <w:rsid w:val="35BD445A"/>
    <w:rsid w:val="35C4054B"/>
    <w:rsid w:val="35CA095C"/>
    <w:rsid w:val="35CC58D4"/>
    <w:rsid w:val="35D48526"/>
    <w:rsid w:val="35D7D521"/>
    <w:rsid w:val="35E41344"/>
    <w:rsid w:val="35E6C776"/>
    <w:rsid w:val="35EAE3A1"/>
    <w:rsid w:val="35EE079C"/>
    <w:rsid w:val="35EF3654"/>
    <w:rsid w:val="362158C1"/>
    <w:rsid w:val="3623C6B2"/>
    <w:rsid w:val="362680E8"/>
    <w:rsid w:val="3631CF9B"/>
    <w:rsid w:val="364BC00C"/>
    <w:rsid w:val="36510AE1"/>
    <w:rsid w:val="366C5DD8"/>
    <w:rsid w:val="366C5F0C"/>
    <w:rsid w:val="3690D712"/>
    <w:rsid w:val="3697C650"/>
    <w:rsid w:val="369EBEAF"/>
    <w:rsid w:val="369F7E5A"/>
    <w:rsid w:val="36B00CCB"/>
    <w:rsid w:val="36B00D05"/>
    <w:rsid w:val="36B163E4"/>
    <w:rsid w:val="36C7DB35"/>
    <w:rsid w:val="36CD5188"/>
    <w:rsid w:val="36D06A15"/>
    <w:rsid w:val="36D1EAEF"/>
    <w:rsid w:val="36DE4BD2"/>
    <w:rsid w:val="36ED994E"/>
    <w:rsid w:val="36F06A3A"/>
    <w:rsid w:val="36FBEEF2"/>
    <w:rsid w:val="36FC7595"/>
    <w:rsid w:val="36FFA648"/>
    <w:rsid w:val="370C69AB"/>
    <w:rsid w:val="37105A80"/>
    <w:rsid w:val="37113E57"/>
    <w:rsid w:val="37125AFD"/>
    <w:rsid w:val="37166F37"/>
    <w:rsid w:val="37193581"/>
    <w:rsid w:val="3719DB14"/>
    <w:rsid w:val="371C7D0D"/>
    <w:rsid w:val="371DE4CF"/>
    <w:rsid w:val="37217D2A"/>
    <w:rsid w:val="3722CF54"/>
    <w:rsid w:val="37275AB2"/>
    <w:rsid w:val="372DEF7D"/>
    <w:rsid w:val="37309163"/>
    <w:rsid w:val="373592B5"/>
    <w:rsid w:val="3739667A"/>
    <w:rsid w:val="3749C734"/>
    <w:rsid w:val="37624F96"/>
    <w:rsid w:val="377980B7"/>
    <w:rsid w:val="377ABC6C"/>
    <w:rsid w:val="377F8176"/>
    <w:rsid w:val="378BB193"/>
    <w:rsid w:val="378F54D1"/>
    <w:rsid w:val="3799BDAF"/>
    <w:rsid w:val="379B5B68"/>
    <w:rsid w:val="379BA712"/>
    <w:rsid w:val="37A15263"/>
    <w:rsid w:val="37A75A85"/>
    <w:rsid w:val="37B633F2"/>
    <w:rsid w:val="37BFE566"/>
    <w:rsid w:val="37C6C8F8"/>
    <w:rsid w:val="37C8A75E"/>
    <w:rsid w:val="37CBF961"/>
    <w:rsid w:val="37D3D952"/>
    <w:rsid w:val="37DB79A6"/>
    <w:rsid w:val="37DBB689"/>
    <w:rsid w:val="37DBCB0D"/>
    <w:rsid w:val="37DED23D"/>
    <w:rsid w:val="37E9E087"/>
    <w:rsid w:val="37F07DB9"/>
    <w:rsid w:val="3811F5D1"/>
    <w:rsid w:val="3820044B"/>
    <w:rsid w:val="38260F09"/>
    <w:rsid w:val="382B0708"/>
    <w:rsid w:val="3830C8B3"/>
    <w:rsid w:val="38482566"/>
    <w:rsid w:val="384E2FC1"/>
    <w:rsid w:val="38587C1E"/>
    <w:rsid w:val="385F768B"/>
    <w:rsid w:val="38721C15"/>
    <w:rsid w:val="38728547"/>
    <w:rsid w:val="38794E4A"/>
    <w:rsid w:val="388244CF"/>
    <w:rsid w:val="3886ED83"/>
    <w:rsid w:val="388BEEB6"/>
    <w:rsid w:val="388CA11B"/>
    <w:rsid w:val="388FFEFC"/>
    <w:rsid w:val="38950301"/>
    <w:rsid w:val="389C0100"/>
    <w:rsid w:val="38A22A7E"/>
    <w:rsid w:val="38AE2B5E"/>
    <w:rsid w:val="38B487D3"/>
    <w:rsid w:val="38BF6285"/>
    <w:rsid w:val="38D44F62"/>
    <w:rsid w:val="38D536DB"/>
    <w:rsid w:val="38D6F451"/>
    <w:rsid w:val="38DE0745"/>
    <w:rsid w:val="38E66A55"/>
    <w:rsid w:val="38EF1DD9"/>
    <w:rsid w:val="390DF156"/>
    <w:rsid w:val="39134ECD"/>
    <w:rsid w:val="39335A95"/>
    <w:rsid w:val="3941C988"/>
    <w:rsid w:val="395260C7"/>
    <w:rsid w:val="395C9541"/>
    <w:rsid w:val="396E4256"/>
    <w:rsid w:val="3992EC75"/>
    <w:rsid w:val="39980AD5"/>
    <w:rsid w:val="39AC8DB7"/>
    <w:rsid w:val="39B78D5F"/>
    <w:rsid w:val="39BE151D"/>
    <w:rsid w:val="39C09DF7"/>
    <w:rsid w:val="39C16238"/>
    <w:rsid w:val="39C1DF6A"/>
    <w:rsid w:val="39CC43B2"/>
    <w:rsid w:val="39D0B5BC"/>
    <w:rsid w:val="39D3E923"/>
    <w:rsid w:val="39DFA2E6"/>
    <w:rsid w:val="39F0F22C"/>
    <w:rsid w:val="39FAB8CE"/>
    <w:rsid w:val="3A213743"/>
    <w:rsid w:val="3A308B26"/>
    <w:rsid w:val="3A4023E1"/>
    <w:rsid w:val="3A4737DD"/>
    <w:rsid w:val="3A4D6D90"/>
    <w:rsid w:val="3A5C1626"/>
    <w:rsid w:val="3A5CC008"/>
    <w:rsid w:val="3A62CFA6"/>
    <w:rsid w:val="3A689CDF"/>
    <w:rsid w:val="3A71073C"/>
    <w:rsid w:val="3A743F38"/>
    <w:rsid w:val="3A80B632"/>
    <w:rsid w:val="3A833256"/>
    <w:rsid w:val="3A90499A"/>
    <w:rsid w:val="3A91AC02"/>
    <w:rsid w:val="3A9C3574"/>
    <w:rsid w:val="3A9D9CE3"/>
    <w:rsid w:val="3AA28B97"/>
    <w:rsid w:val="3AA4A3F4"/>
    <w:rsid w:val="3AB7081F"/>
    <w:rsid w:val="3AB9D61E"/>
    <w:rsid w:val="3ACF2947"/>
    <w:rsid w:val="3AD1F5A0"/>
    <w:rsid w:val="3ADCD515"/>
    <w:rsid w:val="3AEF23A1"/>
    <w:rsid w:val="3AF5363A"/>
    <w:rsid w:val="3AF95DFD"/>
    <w:rsid w:val="3AFAD457"/>
    <w:rsid w:val="3B005259"/>
    <w:rsid w:val="3B032DDE"/>
    <w:rsid w:val="3B0A12B7"/>
    <w:rsid w:val="3B10D302"/>
    <w:rsid w:val="3B1897D3"/>
    <w:rsid w:val="3B2BB37B"/>
    <w:rsid w:val="3B4101A7"/>
    <w:rsid w:val="3B436D43"/>
    <w:rsid w:val="3B44876E"/>
    <w:rsid w:val="3B459571"/>
    <w:rsid w:val="3B4A4F93"/>
    <w:rsid w:val="3B4E7024"/>
    <w:rsid w:val="3B51350C"/>
    <w:rsid w:val="3B54E692"/>
    <w:rsid w:val="3B559A81"/>
    <w:rsid w:val="3B5C2A21"/>
    <w:rsid w:val="3B609D83"/>
    <w:rsid w:val="3B73A804"/>
    <w:rsid w:val="3B758750"/>
    <w:rsid w:val="3B7B8BBA"/>
    <w:rsid w:val="3B7E4A91"/>
    <w:rsid w:val="3B7E58F7"/>
    <w:rsid w:val="3B87A69F"/>
    <w:rsid w:val="3B94A251"/>
    <w:rsid w:val="3BA39329"/>
    <w:rsid w:val="3BB01073"/>
    <w:rsid w:val="3BB93412"/>
    <w:rsid w:val="3BBEF68A"/>
    <w:rsid w:val="3BCA1866"/>
    <w:rsid w:val="3BD9CB40"/>
    <w:rsid w:val="3BDDA56A"/>
    <w:rsid w:val="3BEC6D1E"/>
    <w:rsid w:val="3BF376A9"/>
    <w:rsid w:val="3BF4EE4D"/>
    <w:rsid w:val="3BFDA760"/>
    <w:rsid w:val="3C268E4B"/>
    <w:rsid w:val="3C407455"/>
    <w:rsid w:val="3C40D22A"/>
    <w:rsid w:val="3C435E30"/>
    <w:rsid w:val="3C4E91C7"/>
    <w:rsid w:val="3C52F529"/>
    <w:rsid w:val="3C5450EF"/>
    <w:rsid w:val="3C5E540A"/>
    <w:rsid w:val="3C7E41CF"/>
    <w:rsid w:val="3C9C6A61"/>
    <w:rsid w:val="3CB24360"/>
    <w:rsid w:val="3CB39B90"/>
    <w:rsid w:val="3CB915AA"/>
    <w:rsid w:val="3CBF2832"/>
    <w:rsid w:val="3CBF6CDF"/>
    <w:rsid w:val="3CCA5891"/>
    <w:rsid w:val="3CCE30E1"/>
    <w:rsid w:val="3CCEA4E0"/>
    <w:rsid w:val="3CCF44E9"/>
    <w:rsid w:val="3CD110A6"/>
    <w:rsid w:val="3CD8713E"/>
    <w:rsid w:val="3CDC5AE3"/>
    <w:rsid w:val="3CE66F68"/>
    <w:rsid w:val="3CF58635"/>
    <w:rsid w:val="3CF81175"/>
    <w:rsid w:val="3CFBCB53"/>
    <w:rsid w:val="3D01E1D2"/>
    <w:rsid w:val="3D1A1AF2"/>
    <w:rsid w:val="3D20ADFB"/>
    <w:rsid w:val="3D2892EE"/>
    <w:rsid w:val="3D2B7860"/>
    <w:rsid w:val="3D4D8371"/>
    <w:rsid w:val="3D5DA112"/>
    <w:rsid w:val="3D634DFD"/>
    <w:rsid w:val="3D72A6D9"/>
    <w:rsid w:val="3D759BA1"/>
    <w:rsid w:val="3D79CA87"/>
    <w:rsid w:val="3D7CD090"/>
    <w:rsid w:val="3D95D477"/>
    <w:rsid w:val="3D989E8A"/>
    <w:rsid w:val="3DB687F6"/>
    <w:rsid w:val="3DC7089F"/>
    <w:rsid w:val="3DC94F7D"/>
    <w:rsid w:val="3DDC44B6"/>
    <w:rsid w:val="3DDF9163"/>
    <w:rsid w:val="3E04A5C1"/>
    <w:rsid w:val="3E04BE61"/>
    <w:rsid w:val="3E0C4D19"/>
    <w:rsid w:val="3E13E38B"/>
    <w:rsid w:val="3E169869"/>
    <w:rsid w:val="3E190A56"/>
    <w:rsid w:val="3E1F6C3B"/>
    <w:rsid w:val="3E1FB034"/>
    <w:rsid w:val="3E206A15"/>
    <w:rsid w:val="3E29BE88"/>
    <w:rsid w:val="3E3192CD"/>
    <w:rsid w:val="3E327F7A"/>
    <w:rsid w:val="3E3FE7BB"/>
    <w:rsid w:val="3E4249A5"/>
    <w:rsid w:val="3E441F8B"/>
    <w:rsid w:val="3E4E13C1"/>
    <w:rsid w:val="3E5A6068"/>
    <w:rsid w:val="3E5CEF2B"/>
    <w:rsid w:val="3E6628F2"/>
    <w:rsid w:val="3E74311F"/>
    <w:rsid w:val="3E782B44"/>
    <w:rsid w:val="3E7E9251"/>
    <w:rsid w:val="3E803BE2"/>
    <w:rsid w:val="3E834294"/>
    <w:rsid w:val="3E86F4FE"/>
    <w:rsid w:val="3E983E45"/>
    <w:rsid w:val="3E9CDC54"/>
    <w:rsid w:val="3EA9E47E"/>
    <w:rsid w:val="3EB719D5"/>
    <w:rsid w:val="3EBC7E5C"/>
    <w:rsid w:val="3EBCFC2B"/>
    <w:rsid w:val="3ED45111"/>
    <w:rsid w:val="3ED659F8"/>
    <w:rsid w:val="3ED6CC95"/>
    <w:rsid w:val="3EE0C9D3"/>
    <w:rsid w:val="3EFF5ADD"/>
    <w:rsid w:val="3EFF66E5"/>
    <w:rsid w:val="3F179767"/>
    <w:rsid w:val="3F238B0A"/>
    <w:rsid w:val="3F3EC700"/>
    <w:rsid w:val="3F589C05"/>
    <w:rsid w:val="3F67C506"/>
    <w:rsid w:val="3F6AF77C"/>
    <w:rsid w:val="3F6BE6AC"/>
    <w:rsid w:val="3F6EFE23"/>
    <w:rsid w:val="3F7553E5"/>
    <w:rsid w:val="3F792B98"/>
    <w:rsid w:val="3F7AFEF2"/>
    <w:rsid w:val="3F874876"/>
    <w:rsid w:val="3F88E26E"/>
    <w:rsid w:val="3F941AC9"/>
    <w:rsid w:val="3F97105F"/>
    <w:rsid w:val="3F98E443"/>
    <w:rsid w:val="3F9A26D2"/>
    <w:rsid w:val="3FB2B703"/>
    <w:rsid w:val="3FC1CD46"/>
    <w:rsid w:val="3FC294C4"/>
    <w:rsid w:val="3FC2F2A0"/>
    <w:rsid w:val="3FC33C56"/>
    <w:rsid w:val="3FC55E00"/>
    <w:rsid w:val="3FC5C2DA"/>
    <w:rsid w:val="3FD4F890"/>
    <w:rsid w:val="3FD83EA1"/>
    <w:rsid w:val="3FE021E9"/>
    <w:rsid w:val="3FEC971D"/>
    <w:rsid w:val="3FF2DAA4"/>
    <w:rsid w:val="3FF70DA1"/>
    <w:rsid w:val="3FFB9B6B"/>
    <w:rsid w:val="4012ED35"/>
    <w:rsid w:val="4019D0C1"/>
    <w:rsid w:val="401A8D63"/>
    <w:rsid w:val="401F12F5"/>
    <w:rsid w:val="40233177"/>
    <w:rsid w:val="4024958C"/>
    <w:rsid w:val="40255450"/>
    <w:rsid w:val="40290BA4"/>
    <w:rsid w:val="402CDC99"/>
    <w:rsid w:val="402D8DEC"/>
    <w:rsid w:val="40304F05"/>
    <w:rsid w:val="4048FC14"/>
    <w:rsid w:val="40579D6F"/>
    <w:rsid w:val="405FAE58"/>
    <w:rsid w:val="4067DF22"/>
    <w:rsid w:val="406ACF7C"/>
    <w:rsid w:val="406C07BB"/>
    <w:rsid w:val="407602A8"/>
    <w:rsid w:val="407B10FE"/>
    <w:rsid w:val="408172D8"/>
    <w:rsid w:val="4089A8DB"/>
    <w:rsid w:val="40A70895"/>
    <w:rsid w:val="40B1E7D4"/>
    <w:rsid w:val="40B6E18E"/>
    <w:rsid w:val="40BA4F1D"/>
    <w:rsid w:val="40BDCE00"/>
    <w:rsid w:val="40BF99B8"/>
    <w:rsid w:val="40C909A6"/>
    <w:rsid w:val="40D95AAA"/>
    <w:rsid w:val="40DECBD1"/>
    <w:rsid w:val="40F495DC"/>
    <w:rsid w:val="4108A380"/>
    <w:rsid w:val="410C51D7"/>
    <w:rsid w:val="4117A7CB"/>
    <w:rsid w:val="411CFA0B"/>
    <w:rsid w:val="4123EC22"/>
    <w:rsid w:val="41248C30"/>
    <w:rsid w:val="412F10C4"/>
    <w:rsid w:val="412FC9E1"/>
    <w:rsid w:val="4132AA61"/>
    <w:rsid w:val="4136F0D2"/>
    <w:rsid w:val="4156430C"/>
    <w:rsid w:val="415C6BA9"/>
    <w:rsid w:val="415E6525"/>
    <w:rsid w:val="41602CEB"/>
    <w:rsid w:val="416AD848"/>
    <w:rsid w:val="416EA896"/>
    <w:rsid w:val="4176BCCF"/>
    <w:rsid w:val="417BC04D"/>
    <w:rsid w:val="4180DFCA"/>
    <w:rsid w:val="418415B5"/>
    <w:rsid w:val="418EE816"/>
    <w:rsid w:val="4190DCFF"/>
    <w:rsid w:val="419851B6"/>
    <w:rsid w:val="419DFE5A"/>
    <w:rsid w:val="41A31CBA"/>
    <w:rsid w:val="41A52749"/>
    <w:rsid w:val="41ACCD22"/>
    <w:rsid w:val="41B3BD0A"/>
    <w:rsid w:val="41B5907A"/>
    <w:rsid w:val="41B80F79"/>
    <w:rsid w:val="41C065ED"/>
    <w:rsid w:val="41CF8A37"/>
    <w:rsid w:val="41EDFA07"/>
    <w:rsid w:val="41F38F23"/>
    <w:rsid w:val="41FA48BE"/>
    <w:rsid w:val="42006425"/>
    <w:rsid w:val="4207C710"/>
    <w:rsid w:val="4219B1AF"/>
    <w:rsid w:val="421A86C9"/>
    <w:rsid w:val="422FE467"/>
    <w:rsid w:val="4236F932"/>
    <w:rsid w:val="424241BC"/>
    <w:rsid w:val="42427702"/>
    <w:rsid w:val="424B4E6F"/>
    <w:rsid w:val="42653C53"/>
    <w:rsid w:val="427667C2"/>
    <w:rsid w:val="428B95A0"/>
    <w:rsid w:val="428E6D49"/>
    <w:rsid w:val="42AFBBA4"/>
    <w:rsid w:val="42BF7EBB"/>
    <w:rsid w:val="42CD20F4"/>
    <w:rsid w:val="42D96714"/>
    <w:rsid w:val="42DBFA95"/>
    <w:rsid w:val="42E311CC"/>
    <w:rsid w:val="42F7C637"/>
    <w:rsid w:val="42F8533C"/>
    <w:rsid w:val="42FADD18"/>
    <w:rsid w:val="430A815B"/>
    <w:rsid w:val="430C5935"/>
    <w:rsid w:val="43182C40"/>
    <w:rsid w:val="432751AD"/>
    <w:rsid w:val="432F7526"/>
    <w:rsid w:val="4333A773"/>
    <w:rsid w:val="433403B3"/>
    <w:rsid w:val="433687C7"/>
    <w:rsid w:val="4351D51E"/>
    <w:rsid w:val="4354242A"/>
    <w:rsid w:val="43546260"/>
    <w:rsid w:val="4356B3B7"/>
    <w:rsid w:val="435C364E"/>
    <w:rsid w:val="435F9E30"/>
    <w:rsid w:val="4366F4CD"/>
    <w:rsid w:val="436BF738"/>
    <w:rsid w:val="437909AB"/>
    <w:rsid w:val="437C34CF"/>
    <w:rsid w:val="437CD146"/>
    <w:rsid w:val="43931858"/>
    <w:rsid w:val="43935323"/>
    <w:rsid w:val="43966DDA"/>
    <w:rsid w:val="439B1FB7"/>
    <w:rsid w:val="43B86011"/>
    <w:rsid w:val="43C00717"/>
    <w:rsid w:val="43C61447"/>
    <w:rsid w:val="43C8A9ED"/>
    <w:rsid w:val="43CA53A9"/>
    <w:rsid w:val="43CEBA1B"/>
    <w:rsid w:val="43CF0453"/>
    <w:rsid w:val="43D93D3D"/>
    <w:rsid w:val="43DAAE81"/>
    <w:rsid w:val="43DEFFB6"/>
    <w:rsid w:val="43E83F48"/>
    <w:rsid w:val="43F4EDCB"/>
    <w:rsid w:val="43F73A7A"/>
    <w:rsid w:val="4400F34E"/>
    <w:rsid w:val="440235C8"/>
    <w:rsid w:val="440C3142"/>
    <w:rsid w:val="441E1310"/>
    <w:rsid w:val="441EABAF"/>
    <w:rsid w:val="4421A38F"/>
    <w:rsid w:val="4428A43A"/>
    <w:rsid w:val="443934CA"/>
    <w:rsid w:val="44397E7E"/>
    <w:rsid w:val="4440815D"/>
    <w:rsid w:val="4444B323"/>
    <w:rsid w:val="4444C208"/>
    <w:rsid w:val="4446EC2D"/>
    <w:rsid w:val="4452AABB"/>
    <w:rsid w:val="4465E1C2"/>
    <w:rsid w:val="4466FE86"/>
    <w:rsid w:val="44692C09"/>
    <w:rsid w:val="446A8182"/>
    <w:rsid w:val="4479EC25"/>
    <w:rsid w:val="447E467A"/>
    <w:rsid w:val="4490E7C7"/>
    <w:rsid w:val="44946677"/>
    <w:rsid w:val="449F1698"/>
    <w:rsid w:val="44A8C1D7"/>
    <w:rsid w:val="44AB2A44"/>
    <w:rsid w:val="44B02F19"/>
    <w:rsid w:val="44B111BA"/>
    <w:rsid w:val="44B2DEE2"/>
    <w:rsid w:val="44B55165"/>
    <w:rsid w:val="44C3858F"/>
    <w:rsid w:val="44C58EFC"/>
    <w:rsid w:val="44D28227"/>
    <w:rsid w:val="44D5EB90"/>
    <w:rsid w:val="44DCEF50"/>
    <w:rsid w:val="44DFC0FC"/>
    <w:rsid w:val="44E1352D"/>
    <w:rsid w:val="44E8EF8A"/>
    <w:rsid w:val="44EDA57F"/>
    <w:rsid w:val="44F33D78"/>
    <w:rsid w:val="44F42932"/>
    <w:rsid w:val="44F6EDE9"/>
    <w:rsid w:val="44F806AF"/>
    <w:rsid w:val="44F97437"/>
    <w:rsid w:val="44FA96A8"/>
    <w:rsid w:val="44FDFE6D"/>
    <w:rsid w:val="450F165F"/>
    <w:rsid w:val="45144F39"/>
    <w:rsid w:val="451D8BF4"/>
    <w:rsid w:val="4524D136"/>
    <w:rsid w:val="453A4582"/>
    <w:rsid w:val="453C45B5"/>
    <w:rsid w:val="454466F0"/>
    <w:rsid w:val="45467C87"/>
    <w:rsid w:val="454986A2"/>
    <w:rsid w:val="454E8221"/>
    <w:rsid w:val="45534F21"/>
    <w:rsid w:val="45536DDF"/>
    <w:rsid w:val="455F9B7F"/>
    <w:rsid w:val="45840FA9"/>
    <w:rsid w:val="458BDAEC"/>
    <w:rsid w:val="458D8435"/>
    <w:rsid w:val="459B64A8"/>
    <w:rsid w:val="45A139B9"/>
    <w:rsid w:val="45AC77BB"/>
    <w:rsid w:val="45AD120B"/>
    <w:rsid w:val="45B0BFBB"/>
    <w:rsid w:val="45B95180"/>
    <w:rsid w:val="45DCA7A2"/>
    <w:rsid w:val="45DDE08F"/>
    <w:rsid w:val="45DE34E8"/>
    <w:rsid w:val="45E9A7C5"/>
    <w:rsid w:val="46028EF2"/>
    <w:rsid w:val="4602CEE7"/>
    <w:rsid w:val="460368D3"/>
    <w:rsid w:val="460844CA"/>
    <w:rsid w:val="46098897"/>
    <w:rsid w:val="462B5741"/>
    <w:rsid w:val="462EA6CD"/>
    <w:rsid w:val="4637E8C9"/>
    <w:rsid w:val="4647D3FE"/>
    <w:rsid w:val="464B4C7B"/>
    <w:rsid w:val="465A7DD6"/>
    <w:rsid w:val="4665F33B"/>
    <w:rsid w:val="4674F2B9"/>
    <w:rsid w:val="46936EA2"/>
    <w:rsid w:val="4695710E"/>
    <w:rsid w:val="469E5D33"/>
    <w:rsid w:val="46A51ECC"/>
    <w:rsid w:val="46A96B96"/>
    <w:rsid w:val="46AF9790"/>
    <w:rsid w:val="46C759F2"/>
    <w:rsid w:val="46CAF3E5"/>
    <w:rsid w:val="46DB198E"/>
    <w:rsid w:val="46E645D0"/>
    <w:rsid w:val="46ECE680"/>
    <w:rsid w:val="46EDDFEE"/>
    <w:rsid w:val="46F000D3"/>
    <w:rsid w:val="46F7A7D9"/>
    <w:rsid w:val="46F9E85E"/>
    <w:rsid w:val="46FC047E"/>
    <w:rsid w:val="4711C6AF"/>
    <w:rsid w:val="4722A94C"/>
    <w:rsid w:val="472421F6"/>
    <w:rsid w:val="472B26B5"/>
    <w:rsid w:val="473F8E7A"/>
    <w:rsid w:val="47460441"/>
    <w:rsid w:val="474DA927"/>
    <w:rsid w:val="47556BAE"/>
    <w:rsid w:val="475B3A04"/>
    <w:rsid w:val="4763FAA7"/>
    <w:rsid w:val="4772393C"/>
    <w:rsid w:val="4775EB0E"/>
    <w:rsid w:val="4776CAC3"/>
    <w:rsid w:val="477AE91C"/>
    <w:rsid w:val="477BC499"/>
    <w:rsid w:val="47836061"/>
    <w:rsid w:val="478B1482"/>
    <w:rsid w:val="479E5664"/>
    <w:rsid w:val="47A082A1"/>
    <w:rsid w:val="47B6DA32"/>
    <w:rsid w:val="47D0D4BF"/>
    <w:rsid w:val="47E0C098"/>
    <w:rsid w:val="480258D2"/>
    <w:rsid w:val="4803195D"/>
    <w:rsid w:val="480640F1"/>
    <w:rsid w:val="480A636B"/>
    <w:rsid w:val="48166BAF"/>
    <w:rsid w:val="4818C2E6"/>
    <w:rsid w:val="481956EF"/>
    <w:rsid w:val="4824DB44"/>
    <w:rsid w:val="482939C7"/>
    <w:rsid w:val="48295195"/>
    <w:rsid w:val="48300F9B"/>
    <w:rsid w:val="48427F9F"/>
    <w:rsid w:val="4844861D"/>
    <w:rsid w:val="484B0E0B"/>
    <w:rsid w:val="484CD4F9"/>
    <w:rsid w:val="4869BC69"/>
    <w:rsid w:val="486A1DE9"/>
    <w:rsid w:val="486B4595"/>
    <w:rsid w:val="48735637"/>
    <w:rsid w:val="48942314"/>
    <w:rsid w:val="48965B7D"/>
    <w:rsid w:val="4897CF77"/>
    <w:rsid w:val="48AB5900"/>
    <w:rsid w:val="48B2DA3C"/>
    <w:rsid w:val="48B6AD8B"/>
    <w:rsid w:val="48BFC5BA"/>
    <w:rsid w:val="48CAD428"/>
    <w:rsid w:val="48CE349E"/>
    <w:rsid w:val="48CEFAB3"/>
    <w:rsid w:val="48CFCA61"/>
    <w:rsid w:val="48D09A0F"/>
    <w:rsid w:val="48D3F31F"/>
    <w:rsid w:val="48E02DC0"/>
    <w:rsid w:val="48E1DDF0"/>
    <w:rsid w:val="48F0E159"/>
    <w:rsid w:val="48F3DEBA"/>
    <w:rsid w:val="48F77142"/>
    <w:rsid w:val="48FF7E4B"/>
    <w:rsid w:val="4911328C"/>
    <w:rsid w:val="491675B8"/>
    <w:rsid w:val="491FF6F6"/>
    <w:rsid w:val="491FFE92"/>
    <w:rsid w:val="4926E4E3"/>
    <w:rsid w:val="492ED76B"/>
    <w:rsid w:val="49478431"/>
    <w:rsid w:val="4948223E"/>
    <w:rsid w:val="495051F3"/>
    <w:rsid w:val="4955F356"/>
    <w:rsid w:val="495EEF3A"/>
    <w:rsid w:val="4960549E"/>
    <w:rsid w:val="49738231"/>
    <w:rsid w:val="497EE210"/>
    <w:rsid w:val="4986E4F8"/>
    <w:rsid w:val="498F96B5"/>
    <w:rsid w:val="4991C04D"/>
    <w:rsid w:val="499A9A17"/>
    <w:rsid w:val="499AD409"/>
    <w:rsid w:val="49A167AC"/>
    <w:rsid w:val="49A87889"/>
    <w:rsid w:val="49AE1E12"/>
    <w:rsid w:val="49AE78FB"/>
    <w:rsid w:val="49B05FFB"/>
    <w:rsid w:val="49C869CF"/>
    <w:rsid w:val="49C9677D"/>
    <w:rsid w:val="49CA1804"/>
    <w:rsid w:val="49CDE2C1"/>
    <w:rsid w:val="49DBD062"/>
    <w:rsid w:val="49DCBF8E"/>
    <w:rsid w:val="49DE529C"/>
    <w:rsid w:val="49E8604E"/>
    <w:rsid w:val="49FD535B"/>
    <w:rsid w:val="4A020717"/>
    <w:rsid w:val="4A035251"/>
    <w:rsid w:val="4A0E05BB"/>
    <w:rsid w:val="4A125DCF"/>
    <w:rsid w:val="4A1FC835"/>
    <w:rsid w:val="4A2E0D9C"/>
    <w:rsid w:val="4A2F1280"/>
    <w:rsid w:val="4A2FF0C9"/>
    <w:rsid w:val="4A31C9A8"/>
    <w:rsid w:val="4A334127"/>
    <w:rsid w:val="4A350896"/>
    <w:rsid w:val="4A375E5E"/>
    <w:rsid w:val="4A386077"/>
    <w:rsid w:val="4A3E4829"/>
    <w:rsid w:val="4A4B679A"/>
    <w:rsid w:val="4A506B21"/>
    <w:rsid w:val="4A510DCB"/>
    <w:rsid w:val="4A55DBAC"/>
    <w:rsid w:val="4A5A4A0E"/>
    <w:rsid w:val="4A626B02"/>
    <w:rsid w:val="4A6926C9"/>
    <w:rsid w:val="4A6D9909"/>
    <w:rsid w:val="4A6FF36A"/>
    <w:rsid w:val="4A715392"/>
    <w:rsid w:val="4A76FF39"/>
    <w:rsid w:val="4A7A12F8"/>
    <w:rsid w:val="4A81956B"/>
    <w:rsid w:val="4A8B5C17"/>
    <w:rsid w:val="4A905172"/>
    <w:rsid w:val="4A965D69"/>
    <w:rsid w:val="4A9A49E1"/>
    <w:rsid w:val="4A9D1C2F"/>
    <w:rsid w:val="4AA0CD56"/>
    <w:rsid w:val="4AB8B9ED"/>
    <w:rsid w:val="4ABAC4BA"/>
    <w:rsid w:val="4ACE47BF"/>
    <w:rsid w:val="4ACF8C8C"/>
    <w:rsid w:val="4ADCB546"/>
    <w:rsid w:val="4AE50ADF"/>
    <w:rsid w:val="4AEF6E19"/>
    <w:rsid w:val="4AF373F4"/>
    <w:rsid w:val="4B0A190B"/>
    <w:rsid w:val="4B0FC607"/>
    <w:rsid w:val="4B244E14"/>
    <w:rsid w:val="4B2509F7"/>
    <w:rsid w:val="4B298D64"/>
    <w:rsid w:val="4B31D5D9"/>
    <w:rsid w:val="4B33BFB2"/>
    <w:rsid w:val="4B43622B"/>
    <w:rsid w:val="4B4B9036"/>
    <w:rsid w:val="4B563CAF"/>
    <w:rsid w:val="4B64B18F"/>
    <w:rsid w:val="4B6560F7"/>
    <w:rsid w:val="4B67EEFC"/>
    <w:rsid w:val="4B6E4805"/>
    <w:rsid w:val="4B7A22FD"/>
    <w:rsid w:val="4BA0AE97"/>
    <w:rsid w:val="4BAE2E30"/>
    <w:rsid w:val="4BB8D710"/>
    <w:rsid w:val="4BC7F96A"/>
    <w:rsid w:val="4BCA02FD"/>
    <w:rsid w:val="4BD5D2EB"/>
    <w:rsid w:val="4BDB452E"/>
    <w:rsid w:val="4BE6D753"/>
    <w:rsid w:val="4BEC8D6E"/>
    <w:rsid w:val="4BED6830"/>
    <w:rsid w:val="4BF38213"/>
    <w:rsid w:val="4BF48789"/>
    <w:rsid w:val="4BF66358"/>
    <w:rsid w:val="4BF74BDB"/>
    <w:rsid w:val="4C095633"/>
    <w:rsid w:val="4C0C1986"/>
    <w:rsid w:val="4C17DA9F"/>
    <w:rsid w:val="4C1E4B9A"/>
    <w:rsid w:val="4C2A272A"/>
    <w:rsid w:val="4C2A3840"/>
    <w:rsid w:val="4C454A30"/>
    <w:rsid w:val="4C4C24C3"/>
    <w:rsid w:val="4C50AF40"/>
    <w:rsid w:val="4C5E5DA7"/>
    <w:rsid w:val="4C6A1820"/>
    <w:rsid w:val="4C71D71C"/>
    <w:rsid w:val="4C958C4C"/>
    <w:rsid w:val="4C993C90"/>
    <w:rsid w:val="4CA4C86A"/>
    <w:rsid w:val="4CAC7040"/>
    <w:rsid w:val="4CB308BC"/>
    <w:rsid w:val="4CB5CDD2"/>
    <w:rsid w:val="4CC4AC31"/>
    <w:rsid w:val="4CC50A7C"/>
    <w:rsid w:val="4CCF7757"/>
    <w:rsid w:val="4CD0CA43"/>
    <w:rsid w:val="4CDD4D02"/>
    <w:rsid w:val="4CDEB7B8"/>
    <w:rsid w:val="4CE1040F"/>
    <w:rsid w:val="4CE2707C"/>
    <w:rsid w:val="4CE72FDD"/>
    <w:rsid w:val="4CEBC621"/>
    <w:rsid w:val="4CFACB91"/>
    <w:rsid w:val="4CFF7F40"/>
    <w:rsid w:val="4D058383"/>
    <w:rsid w:val="4D07E73F"/>
    <w:rsid w:val="4D0C5112"/>
    <w:rsid w:val="4D18A33D"/>
    <w:rsid w:val="4D1D280B"/>
    <w:rsid w:val="4D1E777F"/>
    <w:rsid w:val="4D233877"/>
    <w:rsid w:val="4D423A21"/>
    <w:rsid w:val="4D4B800F"/>
    <w:rsid w:val="4D4DC100"/>
    <w:rsid w:val="4D4E0780"/>
    <w:rsid w:val="4D53BCFC"/>
    <w:rsid w:val="4D64F158"/>
    <w:rsid w:val="4D65D35E"/>
    <w:rsid w:val="4D672FDD"/>
    <w:rsid w:val="4D696A6A"/>
    <w:rsid w:val="4D6BF17C"/>
    <w:rsid w:val="4D717F30"/>
    <w:rsid w:val="4D783F3E"/>
    <w:rsid w:val="4D7E306B"/>
    <w:rsid w:val="4D8DA9FA"/>
    <w:rsid w:val="4D8FE44D"/>
    <w:rsid w:val="4D902D5A"/>
    <w:rsid w:val="4D91EAD0"/>
    <w:rsid w:val="4DA65C49"/>
    <w:rsid w:val="4DAA0406"/>
    <w:rsid w:val="4DAECFFE"/>
    <w:rsid w:val="4DB0CB05"/>
    <w:rsid w:val="4DB91D45"/>
    <w:rsid w:val="4DC38BCF"/>
    <w:rsid w:val="4DCDFE2B"/>
    <w:rsid w:val="4DD1EAA3"/>
    <w:rsid w:val="4DD79EFA"/>
    <w:rsid w:val="4DD8FD97"/>
    <w:rsid w:val="4DDFE4B2"/>
    <w:rsid w:val="4DE433CE"/>
    <w:rsid w:val="4DF0B05E"/>
    <w:rsid w:val="4DF4AFA6"/>
    <w:rsid w:val="4DF6B764"/>
    <w:rsid w:val="4E02FF88"/>
    <w:rsid w:val="4E115989"/>
    <w:rsid w:val="4E315B0B"/>
    <w:rsid w:val="4E39B850"/>
    <w:rsid w:val="4E3AC106"/>
    <w:rsid w:val="4E3F35A5"/>
    <w:rsid w:val="4E4766C9"/>
    <w:rsid w:val="4E4F56DA"/>
    <w:rsid w:val="4E519E10"/>
    <w:rsid w:val="4E53054A"/>
    <w:rsid w:val="4E611339"/>
    <w:rsid w:val="4E65D110"/>
    <w:rsid w:val="4E6D7D41"/>
    <w:rsid w:val="4E6DDC7D"/>
    <w:rsid w:val="4E6F6BF0"/>
    <w:rsid w:val="4E915E3C"/>
    <w:rsid w:val="4E96991D"/>
    <w:rsid w:val="4E9903F9"/>
    <w:rsid w:val="4EA153E4"/>
    <w:rsid w:val="4EA57BD4"/>
    <w:rsid w:val="4EAB4C93"/>
    <w:rsid w:val="4EB737EB"/>
    <w:rsid w:val="4EB75917"/>
    <w:rsid w:val="4EC152C9"/>
    <w:rsid w:val="4EC8E93A"/>
    <w:rsid w:val="4ED49EFD"/>
    <w:rsid w:val="4EDAEFDD"/>
    <w:rsid w:val="4EE5CEF2"/>
    <w:rsid w:val="4EEF80C0"/>
    <w:rsid w:val="4EFBE550"/>
    <w:rsid w:val="4F0D5CEB"/>
    <w:rsid w:val="4F147904"/>
    <w:rsid w:val="4F1A9E3A"/>
    <w:rsid w:val="4F220BC5"/>
    <w:rsid w:val="4F2BB4AE"/>
    <w:rsid w:val="4F3271D9"/>
    <w:rsid w:val="4F34DEE4"/>
    <w:rsid w:val="4F370818"/>
    <w:rsid w:val="4F3D39B4"/>
    <w:rsid w:val="4F4F8AB2"/>
    <w:rsid w:val="4F543C45"/>
    <w:rsid w:val="4F58979A"/>
    <w:rsid w:val="4F5F3C79"/>
    <w:rsid w:val="4F6884A1"/>
    <w:rsid w:val="4F6BB746"/>
    <w:rsid w:val="4F6E6A2E"/>
    <w:rsid w:val="4F79A4C3"/>
    <w:rsid w:val="4F7ED50D"/>
    <w:rsid w:val="4F7FC526"/>
    <w:rsid w:val="4F80D6B5"/>
    <w:rsid w:val="4F8A0CC6"/>
    <w:rsid w:val="4F8AEAD1"/>
    <w:rsid w:val="4F8C43C5"/>
    <w:rsid w:val="4F94E165"/>
    <w:rsid w:val="4F95A4A7"/>
    <w:rsid w:val="4FB6567B"/>
    <w:rsid w:val="4FB7689B"/>
    <w:rsid w:val="4FC40D1D"/>
    <w:rsid w:val="4FC606AD"/>
    <w:rsid w:val="4FC9499F"/>
    <w:rsid w:val="4FCB5957"/>
    <w:rsid w:val="4FCDC53C"/>
    <w:rsid w:val="4FCFCC25"/>
    <w:rsid w:val="4FD4E406"/>
    <w:rsid w:val="4FD5A41E"/>
    <w:rsid w:val="4FDBE6A4"/>
    <w:rsid w:val="4FDE96DA"/>
    <w:rsid w:val="4FE51AA8"/>
    <w:rsid w:val="4FEA6333"/>
    <w:rsid w:val="4FEB747E"/>
    <w:rsid w:val="4FEEFF8A"/>
    <w:rsid w:val="4FEF9CC6"/>
    <w:rsid w:val="4FFDBABA"/>
    <w:rsid w:val="50053F57"/>
    <w:rsid w:val="50094DA2"/>
    <w:rsid w:val="5009B4A7"/>
    <w:rsid w:val="500F30B1"/>
    <w:rsid w:val="5012550B"/>
    <w:rsid w:val="50182755"/>
    <w:rsid w:val="50193A85"/>
    <w:rsid w:val="50196BCA"/>
    <w:rsid w:val="503D2445"/>
    <w:rsid w:val="503DFB41"/>
    <w:rsid w:val="50414C35"/>
    <w:rsid w:val="50451913"/>
    <w:rsid w:val="504B0FF5"/>
    <w:rsid w:val="504B9AD4"/>
    <w:rsid w:val="504D9420"/>
    <w:rsid w:val="5065F374"/>
    <w:rsid w:val="506E1A0D"/>
    <w:rsid w:val="50833198"/>
    <w:rsid w:val="5085A842"/>
    <w:rsid w:val="50917531"/>
    <w:rsid w:val="50AA33B0"/>
    <w:rsid w:val="50B4C0BD"/>
    <w:rsid w:val="50B5EB13"/>
    <w:rsid w:val="50D2D879"/>
    <w:rsid w:val="50D54AF5"/>
    <w:rsid w:val="50E22684"/>
    <w:rsid w:val="50E82260"/>
    <w:rsid w:val="50E8F3ED"/>
    <w:rsid w:val="50EF76C0"/>
    <w:rsid w:val="50F1B490"/>
    <w:rsid w:val="50F2FC3F"/>
    <w:rsid w:val="50FF92F6"/>
    <w:rsid w:val="51069755"/>
    <w:rsid w:val="510EAC47"/>
    <w:rsid w:val="5118E1F2"/>
    <w:rsid w:val="511E1501"/>
    <w:rsid w:val="5127BE1A"/>
    <w:rsid w:val="512E84D4"/>
    <w:rsid w:val="513622F0"/>
    <w:rsid w:val="51511286"/>
    <w:rsid w:val="5158039E"/>
    <w:rsid w:val="515A8FBC"/>
    <w:rsid w:val="5164E319"/>
    <w:rsid w:val="51692C7D"/>
    <w:rsid w:val="516A27E9"/>
    <w:rsid w:val="5176307D"/>
    <w:rsid w:val="5177C562"/>
    <w:rsid w:val="517FE7D0"/>
    <w:rsid w:val="51816BCD"/>
    <w:rsid w:val="518744DF"/>
    <w:rsid w:val="518BA05B"/>
    <w:rsid w:val="5192F29B"/>
    <w:rsid w:val="5194DEB7"/>
    <w:rsid w:val="5196E895"/>
    <w:rsid w:val="519A0B22"/>
    <w:rsid w:val="519C9F66"/>
    <w:rsid w:val="519ED763"/>
    <w:rsid w:val="51A9C055"/>
    <w:rsid w:val="51ADEB0C"/>
    <w:rsid w:val="51B58575"/>
    <w:rsid w:val="51B6A352"/>
    <w:rsid w:val="51BC554D"/>
    <w:rsid w:val="51C1D2BB"/>
    <w:rsid w:val="51DD3523"/>
    <w:rsid w:val="51F1252C"/>
    <w:rsid w:val="51F19775"/>
    <w:rsid w:val="51F88FB9"/>
    <w:rsid w:val="51FBDC24"/>
    <w:rsid w:val="51FD0A95"/>
    <w:rsid w:val="52018B54"/>
    <w:rsid w:val="520C1C10"/>
    <w:rsid w:val="521B77B6"/>
    <w:rsid w:val="522A813C"/>
    <w:rsid w:val="522BB8FC"/>
    <w:rsid w:val="5233C177"/>
    <w:rsid w:val="523DD0EB"/>
    <w:rsid w:val="524C83B0"/>
    <w:rsid w:val="5252D8F3"/>
    <w:rsid w:val="52635570"/>
    <w:rsid w:val="526EA8DA"/>
    <w:rsid w:val="526F1710"/>
    <w:rsid w:val="5271C52D"/>
    <w:rsid w:val="527897B7"/>
    <w:rsid w:val="527E68FF"/>
    <w:rsid w:val="528065B6"/>
    <w:rsid w:val="528A36F7"/>
    <w:rsid w:val="529DB03F"/>
    <w:rsid w:val="52A95012"/>
    <w:rsid w:val="52C33F55"/>
    <w:rsid w:val="52C665BA"/>
    <w:rsid w:val="52C945B0"/>
    <w:rsid w:val="52D153FA"/>
    <w:rsid w:val="52E12135"/>
    <w:rsid w:val="52E272E1"/>
    <w:rsid w:val="52E40179"/>
    <w:rsid w:val="52E71857"/>
    <w:rsid w:val="52E9F21E"/>
    <w:rsid w:val="52FDFF4A"/>
    <w:rsid w:val="5300EA61"/>
    <w:rsid w:val="530B94A3"/>
    <w:rsid w:val="531D4B68"/>
    <w:rsid w:val="531F2032"/>
    <w:rsid w:val="532D2CDE"/>
    <w:rsid w:val="534DB22F"/>
    <w:rsid w:val="53602998"/>
    <w:rsid w:val="5369E056"/>
    <w:rsid w:val="536B1D8B"/>
    <w:rsid w:val="53822AF4"/>
    <w:rsid w:val="538EEAC6"/>
    <w:rsid w:val="538F559B"/>
    <w:rsid w:val="53984621"/>
    <w:rsid w:val="539E6258"/>
    <w:rsid w:val="53A76DC6"/>
    <w:rsid w:val="53C522A1"/>
    <w:rsid w:val="53C7284A"/>
    <w:rsid w:val="53CE23AA"/>
    <w:rsid w:val="53D76F38"/>
    <w:rsid w:val="53E70E29"/>
    <w:rsid w:val="53E8185A"/>
    <w:rsid w:val="53ECBABD"/>
    <w:rsid w:val="53F20D22"/>
    <w:rsid w:val="54052BBA"/>
    <w:rsid w:val="54065098"/>
    <w:rsid w:val="540B2DF2"/>
    <w:rsid w:val="540BEDB6"/>
    <w:rsid w:val="5416E510"/>
    <w:rsid w:val="541F2816"/>
    <w:rsid w:val="542094AF"/>
    <w:rsid w:val="54240944"/>
    <w:rsid w:val="5424FA8D"/>
    <w:rsid w:val="542516B2"/>
    <w:rsid w:val="5427B0A8"/>
    <w:rsid w:val="542AEEF7"/>
    <w:rsid w:val="542E05EF"/>
    <w:rsid w:val="5430AD6C"/>
    <w:rsid w:val="543EFB90"/>
    <w:rsid w:val="54461ACC"/>
    <w:rsid w:val="54550D00"/>
    <w:rsid w:val="5455B5C3"/>
    <w:rsid w:val="54581159"/>
    <w:rsid w:val="54598010"/>
    <w:rsid w:val="545DB1ED"/>
    <w:rsid w:val="5493DF94"/>
    <w:rsid w:val="54999C2D"/>
    <w:rsid w:val="549E9E13"/>
    <w:rsid w:val="549EC77F"/>
    <w:rsid w:val="54CFBE16"/>
    <w:rsid w:val="54DE44D7"/>
    <w:rsid w:val="54E08A7A"/>
    <w:rsid w:val="54E5814B"/>
    <w:rsid w:val="551085B4"/>
    <w:rsid w:val="551434AE"/>
    <w:rsid w:val="55246693"/>
    <w:rsid w:val="5532EB5C"/>
    <w:rsid w:val="5541625D"/>
    <w:rsid w:val="55459E36"/>
    <w:rsid w:val="5549D130"/>
    <w:rsid w:val="554C3A7D"/>
    <w:rsid w:val="554C4B44"/>
    <w:rsid w:val="554C635E"/>
    <w:rsid w:val="554F1F64"/>
    <w:rsid w:val="5551E2D7"/>
    <w:rsid w:val="555D3CA1"/>
    <w:rsid w:val="5561216B"/>
    <w:rsid w:val="5568FF17"/>
    <w:rsid w:val="556B5B72"/>
    <w:rsid w:val="556CD5AA"/>
    <w:rsid w:val="556CFBC8"/>
    <w:rsid w:val="556E67D5"/>
    <w:rsid w:val="55710C1B"/>
    <w:rsid w:val="5579C0F6"/>
    <w:rsid w:val="557CD5BD"/>
    <w:rsid w:val="558069F9"/>
    <w:rsid w:val="5584CD2A"/>
    <w:rsid w:val="5589BE6C"/>
    <w:rsid w:val="5589F25D"/>
    <w:rsid w:val="5590530F"/>
    <w:rsid w:val="559DC6D7"/>
    <w:rsid w:val="559DFFCC"/>
    <w:rsid w:val="559E4273"/>
    <w:rsid w:val="55A220F9"/>
    <w:rsid w:val="55AEB7EF"/>
    <w:rsid w:val="55B03879"/>
    <w:rsid w:val="55C65D7C"/>
    <w:rsid w:val="55D2AEF5"/>
    <w:rsid w:val="55D7DFA6"/>
    <w:rsid w:val="55DE18FA"/>
    <w:rsid w:val="55E0706D"/>
    <w:rsid w:val="55F7CCBE"/>
    <w:rsid w:val="55FC5721"/>
    <w:rsid w:val="560BE097"/>
    <w:rsid w:val="560E8A66"/>
    <w:rsid w:val="560F9289"/>
    <w:rsid w:val="5610ECA2"/>
    <w:rsid w:val="561969A9"/>
    <w:rsid w:val="561F4745"/>
    <w:rsid w:val="5626F04C"/>
    <w:rsid w:val="562FAFF5"/>
    <w:rsid w:val="5656AE79"/>
    <w:rsid w:val="566E8598"/>
    <w:rsid w:val="566EF24A"/>
    <w:rsid w:val="56881595"/>
    <w:rsid w:val="56897498"/>
    <w:rsid w:val="568DBD42"/>
    <w:rsid w:val="5693C04E"/>
    <w:rsid w:val="569B3A03"/>
    <w:rsid w:val="569C01BC"/>
    <w:rsid w:val="569EE2A8"/>
    <w:rsid w:val="56AC1E62"/>
    <w:rsid w:val="56AC65C9"/>
    <w:rsid w:val="56AD813F"/>
    <w:rsid w:val="56BE2EF1"/>
    <w:rsid w:val="56C008F6"/>
    <w:rsid w:val="56C9DCCE"/>
    <w:rsid w:val="56CC9A73"/>
    <w:rsid w:val="56D28A27"/>
    <w:rsid w:val="56D541BD"/>
    <w:rsid w:val="56E92A97"/>
    <w:rsid w:val="56EA1EED"/>
    <w:rsid w:val="56F5F15C"/>
    <w:rsid w:val="56F88EEE"/>
    <w:rsid w:val="56FC566D"/>
    <w:rsid w:val="570EF136"/>
    <w:rsid w:val="571D9E36"/>
    <w:rsid w:val="57265EED"/>
    <w:rsid w:val="572F0C0D"/>
    <w:rsid w:val="573A5794"/>
    <w:rsid w:val="574E145F"/>
    <w:rsid w:val="574E78F5"/>
    <w:rsid w:val="574E8475"/>
    <w:rsid w:val="575410D2"/>
    <w:rsid w:val="5756C8D8"/>
    <w:rsid w:val="575F516A"/>
    <w:rsid w:val="5761DD8C"/>
    <w:rsid w:val="5764EB1E"/>
    <w:rsid w:val="576D392F"/>
    <w:rsid w:val="57717E8E"/>
    <w:rsid w:val="5771DB6F"/>
    <w:rsid w:val="577E3F6E"/>
    <w:rsid w:val="578270E7"/>
    <w:rsid w:val="57ADA3C8"/>
    <w:rsid w:val="57AEFCC1"/>
    <w:rsid w:val="57AF841C"/>
    <w:rsid w:val="57B1CC73"/>
    <w:rsid w:val="57BA0A75"/>
    <w:rsid w:val="57BB17A6"/>
    <w:rsid w:val="57BCB098"/>
    <w:rsid w:val="57C2CB8A"/>
    <w:rsid w:val="57C3FC9E"/>
    <w:rsid w:val="57CB8056"/>
    <w:rsid w:val="57FB4904"/>
    <w:rsid w:val="57FF3DE7"/>
    <w:rsid w:val="58023C18"/>
    <w:rsid w:val="580A85B1"/>
    <w:rsid w:val="580DF235"/>
    <w:rsid w:val="580E9CC1"/>
    <w:rsid w:val="5827A8C4"/>
    <w:rsid w:val="583FBFA3"/>
    <w:rsid w:val="5843229A"/>
    <w:rsid w:val="585BF33B"/>
    <w:rsid w:val="585FD0F6"/>
    <w:rsid w:val="5867AFF9"/>
    <w:rsid w:val="5871121E"/>
    <w:rsid w:val="58719B2A"/>
    <w:rsid w:val="58747C9E"/>
    <w:rsid w:val="588B0BD6"/>
    <w:rsid w:val="5898ABF4"/>
    <w:rsid w:val="58A09FD9"/>
    <w:rsid w:val="58A4E43F"/>
    <w:rsid w:val="58BB7AF5"/>
    <w:rsid w:val="58C1EAD0"/>
    <w:rsid w:val="58D856CE"/>
    <w:rsid w:val="58E77D70"/>
    <w:rsid w:val="58FDADED"/>
    <w:rsid w:val="59031C9E"/>
    <w:rsid w:val="590446A3"/>
    <w:rsid w:val="5909C418"/>
    <w:rsid w:val="590FFE89"/>
    <w:rsid w:val="592FD236"/>
    <w:rsid w:val="59371C50"/>
    <w:rsid w:val="593EA53F"/>
    <w:rsid w:val="594651E0"/>
    <w:rsid w:val="594BD7F9"/>
    <w:rsid w:val="595CE78B"/>
    <w:rsid w:val="5965A424"/>
    <w:rsid w:val="59701D73"/>
    <w:rsid w:val="59825F9A"/>
    <w:rsid w:val="598AB670"/>
    <w:rsid w:val="5990D822"/>
    <w:rsid w:val="599BAECD"/>
    <w:rsid w:val="59A28F46"/>
    <w:rsid w:val="59A60167"/>
    <w:rsid w:val="59AEF0C2"/>
    <w:rsid w:val="59C8606A"/>
    <w:rsid w:val="59D65BA6"/>
    <w:rsid w:val="59D6836A"/>
    <w:rsid w:val="59DC55FD"/>
    <w:rsid w:val="59E7C2BA"/>
    <w:rsid w:val="59F8930F"/>
    <w:rsid w:val="59FBA157"/>
    <w:rsid w:val="5A01BB7F"/>
    <w:rsid w:val="5A07BCA6"/>
    <w:rsid w:val="5A0B997B"/>
    <w:rsid w:val="5A0CE27F"/>
    <w:rsid w:val="5A30F7F1"/>
    <w:rsid w:val="5A36AC72"/>
    <w:rsid w:val="5A3BF7E2"/>
    <w:rsid w:val="5A455B29"/>
    <w:rsid w:val="5A491EC6"/>
    <w:rsid w:val="5A561567"/>
    <w:rsid w:val="5A5D2F8F"/>
    <w:rsid w:val="5A5D42E6"/>
    <w:rsid w:val="5A6A287A"/>
    <w:rsid w:val="5A6B64F1"/>
    <w:rsid w:val="5A6C1E24"/>
    <w:rsid w:val="5A6CF15A"/>
    <w:rsid w:val="5A7AF70F"/>
    <w:rsid w:val="5A7C006F"/>
    <w:rsid w:val="5A85B521"/>
    <w:rsid w:val="5A901AC7"/>
    <w:rsid w:val="5A9235EF"/>
    <w:rsid w:val="5A9E9E08"/>
    <w:rsid w:val="5AB01B54"/>
    <w:rsid w:val="5AB1D502"/>
    <w:rsid w:val="5AB76CFB"/>
    <w:rsid w:val="5AB786BD"/>
    <w:rsid w:val="5ACFB4A1"/>
    <w:rsid w:val="5AE03788"/>
    <w:rsid w:val="5AE04A91"/>
    <w:rsid w:val="5AE96DC9"/>
    <w:rsid w:val="5AEA5DBE"/>
    <w:rsid w:val="5AF7D456"/>
    <w:rsid w:val="5B0156C3"/>
    <w:rsid w:val="5B1DB13C"/>
    <w:rsid w:val="5B231960"/>
    <w:rsid w:val="5B43B41E"/>
    <w:rsid w:val="5B44DB3B"/>
    <w:rsid w:val="5B46E9E0"/>
    <w:rsid w:val="5B9F852D"/>
    <w:rsid w:val="5B9F9DDD"/>
    <w:rsid w:val="5BB2911A"/>
    <w:rsid w:val="5BB88DB2"/>
    <w:rsid w:val="5BC17B60"/>
    <w:rsid w:val="5BC1B0D0"/>
    <w:rsid w:val="5BC5CB33"/>
    <w:rsid w:val="5BD69F11"/>
    <w:rsid w:val="5BDE4DED"/>
    <w:rsid w:val="5BEBB1DD"/>
    <w:rsid w:val="5BECCC15"/>
    <w:rsid w:val="5BF264E2"/>
    <w:rsid w:val="5C02D70D"/>
    <w:rsid w:val="5C091FBA"/>
    <w:rsid w:val="5C1B6CF3"/>
    <w:rsid w:val="5C29A1D0"/>
    <w:rsid w:val="5C3E8E40"/>
    <w:rsid w:val="5C4A0818"/>
    <w:rsid w:val="5C4EBE13"/>
    <w:rsid w:val="5C559D6B"/>
    <w:rsid w:val="5C56FF99"/>
    <w:rsid w:val="5C6813C4"/>
    <w:rsid w:val="5C6EFC34"/>
    <w:rsid w:val="5C7893CC"/>
    <w:rsid w:val="5C7AD54A"/>
    <w:rsid w:val="5C81AA29"/>
    <w:rsid w:val="5C853E2A"/>
    <w:rsid w:val="5C867AF8"/>
    <w:rsid w:val="5C885E2E"/>
    <w:rsid w:val="5C8E88C9"/>
    <w:rsid w:val="5C8E95D8"/>
    <w:rsid w:val="5C9607D4"/>
    <w:rsid w:val="5C9AFEC9"/>
    <w:rsid w:val="5CAA7553"/>
    <w:rsid w:val="5CABA568"/>
    <w:rsid w:val="5CB34F05"/>
    <w:rsid w:val="5CB36614"/>
    <w:rsid w:val="5CB7F603"/>
    <w:rsid w:val="5CCD0461"/>
    <w:rsid w:val="5CD780C6"/>
    <w:rsid w:val="5CDEBAAF"/>
    <w:rsid w:val="5CDF62C6"/>
    <w:rsid w:val="5CE35EEB"/>
    <w:rsid w:val="5CE3BCEB"/>
    <w:rsid w:val="5CE5FBD0"/>
    <w:rsid w:val="5CEF3B65"/>
    <w:rsid w:val="5CF6B2A7"/>
    <w:rsid w:val="5CFC29C1"/>
    <w:rsid w:val="5D0ED918"/>
    <w:rsid w:val="5D1E65C0"/>
    <w:rsid w:val="5D235DF3"/>
    <w:rsid w:val="5D23E06B"/>
    <w:rsid w:val="5D3A68BF"/>
    <w:rsid w:val="5D3B558E"/>
    <w:rsid w:val="5D3DD371"/>
    <w:rsid w:val="5D460324"/>
    <w:rsid w:val="5D4628B4"/>
    <w:rsid w:val="5D465971"/>
    <w:rsid w:val="5D4D796D"/>
    <w:rsid w:val="5D4E233B"/>
    <w:rsid w:val="5D53E2D0"/>
    <w:rsid w:val="5D5549CB"/>
    <w:rsid w:val="5D5F2329"/>
    <w:rsid w:val="5D5F258F"/>
    <w:rsid w:val="5D642B4A"/>
    <w:rsid w:val="5D68B1E1"/>
    <w:rsid w:val="5D6E9C33"/>
    <w:rsid w:val="5D6FFBF5"/>
    <w:rsid w:val="5D77F408"/>
    <w:rsid w:val="5D8050B0"/>
    <w:rsid w:val="5D903227"/>
    <w:rsid w:val="5D927DBE"/>
    <w:rsid w:val="5DAD7E80"/>
    <w:rsid w:val="5DAE96F7"/>
    <w:rsid w:val="5DC337E4"/>
    <w:rsid w:val="5DC8837A"/>
    <w:rsid w:val="5DC93F9C"/>
    <w:rsid w:val="5DD4F35F"/>
    <w:rsid w:val="5DDDA17D"/>
    <w:rsid w:val="5DEF277F"/>
    <w:rsid w:val="5DF01D64"/>
    <w:rsid w:val="5DF1FFFD"/>
    <w:rsid w:val="5E033BB4"/>
    <w:rsid w:val="5E1AB250"/>
    <w:rsid w:val="5E1C6456"/>
    <w:rsid w:val="5E23ABA0"/>
    <w:rsid w:val="5E2BB173"/>
    <w:rsid w:val="5E38976A"/>
    <w:rsid w:val="5E3F2B82"/>
    <w:rsid w:val="5E3F8CBD"/>
    <w:rsid w:val="5E5000B7"/>
    <w:rsid w:val="5E5501D4"/>
    <w:rsid w:val="5E5551FE"/>
    <w:rsid w:val="5E56BAA1"/>
    <w:rsid w:val="5E5968DB"/>
    <w:rsid w:val="5E760DC6"/>
    <w:rsid w:val="5EA0D783"/>
    <w:rsid w:val="5EA14248"/>
    <w:rsid w:val="5EA33610"/>
    <w:rsid w:val="5EB23328"/>
    <w:rsid w:val="5EC0A545"/>
    <w:rsid w:val="5EC2A903"/>
    <w:rsid w:val="5EC46A91"/>
    <w:rsid w:val="5ED479BD"/>
    <w:rsid w:val="5ED69AFD"/>
    <w:rsid w:val="5EDEC065"/>
    <w:rsid w:val="5EE0E399"/>
    <w:rsid w:val="5EF1AB1F"/>
    <w:rsid w:val="5EF91C22"/>
    <w:rsid w:val="5EFC1BD2"/>
    <w:rsid w:val="5EFD5015"/>
    <w:rsid w:val="5F051320"/>
    <w:rsid w:val="5F0A7C92"/>
    <w:rsid w:val="5F0FB9C9"/>
    <w:rsid w:val="5F1514F9"/>
    <w:rsid w:val="5F1895CE"/>
    <w:rsid w:val="5F1E2915"/>
    <w:rsid w:val="5F23AAA6"/>
    <w:rsid w:val="5F2A8DC1"/>
    <w:rsid w:val="5F2E16AE"/>
    <w:rsid w:val="5F2F17CA"/>
    <w:rsid w:val="5F339ADA"/>
    <w:rsid w:val="5F341F4D"/>
    <w:rsid w:val="5F344AC8"/>
    <w:rsid w:val="5F42C745"/>
    <w:rsid w:val="5F436135"/>
    <w:rsid w:val="5F4434B4"/>
    <w:rsid w:val="5F4CAD36"/>
    <w:rsid w:val="5F4CB6A7"/>
    <w:rsid w:val="5F508B8E"/>
    <w:rsid w:val="5F51AAE9"/>
    <w:rsid w:val="5F5F9E9B"/>
    <w:rsid w:val="5F6FCF3B"/>
    <w:rsid w:val="5F7CDEF5"/>
    <w:rsid w:val="5F8AF7E0"/>
    <w:rsid w:val="5F909B50"/>
    <w:rsid w:val="5F91A491"/>
    <w:rsid w:val="5F925746"/>
    <w:rsid w:val="5F9627F9"/>
    <w:rsid w:val="5F9E8560"/>
    <w:rsid w:val="5FA2F243"/>
    <w:rsid w:val="5FA6F5D9"/>
    <w:rsid w:val="5FB451A3"/>
    <w:rsid w:val="5FB54192"/>
    <w:rsid w:val="5FBDCEE1"/>
    <w:rsid w:val="5FE23453"/>
    <w:rsid w:val="5FEAE6ED"/>
    <w:rsid w:val="5FEE09EE"/>
    <w:rsid w:val="5FFEA0A1"/>
    <w:rsid w:val="60039EE7"/>
    <w:rsid w:val="6004F975"/>
    <w:rsid w:val="6013424A"/>
    <w:rsid w:val="6014D796"/>
    <w:rsid w:val="6016E11F"/>
    <w:rsid w:val="60202C05"/>
    <w:rsid w:val="6028F3EC"/>
    <w:rsid w:val="6044F641"/>
    <w:rsid w:val="604529C9"/>
    <w:rsid w:val="6053480F"/>
    <w:rsid w:val="605CC96F"/>
    <w:rsid w:val="605E7964"/>
    <w:rsid w:val="60645EFC"/>
    <w:rsid w:val="60675C83"/>
    <w:rsid w:val="606DA952"/>
    <w:rsid w:val="6077DB50"/>
    <w:rsid w:val="60953B9B"/>
    <w:rsid w:val="60A74C6F"/>
    <w:rsid w:val="60B4F469"/>
    <w:rsid w:val="60BD4DA5"/>
    <w:rsid w:val="60C810AD"/>
    <w:rsid w:val="60D0BEDE"/>
    <w:rsid w:val="60DB1B53"/>
    <w:rsid w:val="60EF67AB"/>
    <w:rsid w:val="60F7631E"/>
    <w:rsid w:val="60F86157"/>
    <w:rsid w:val="6100C7D9"/>
    <w:rsid w:val="61255C33"/>
    <w:rsid w:val="61267D9C"/>
    <w:rsid w:val="61438D72"/>
    <w:rsid w:val="614B9799"/>
    <w:rsid w:val="61599F42"/>
    <w:rsid w:val="6161986C"/>
    <w:rsid w:val="61630E62"/>
    <w:rsid w:val="617A10C4"/>
    <w:rsid w:val="617C876F"/>
    <w:rsid w:val="618F487F"/>
    <w:rsid w:val="6193C8D1"/>
    <w:rsid w:val="6195C855"/>
    <w:rsid w:val="619E453A"/>
    <w:rsid w:val="619F9AF9"/>
    <w:rsid w:val="61A044E9"/>
    <w:rsid w:val="61A2035E"/>
    <w:rsid w:val="61B8436F"/>
    <w:rsid w:val="61D034B6"/>
    <w:rsid w:val="61D58402"/>
    <w:rsid w:val="61E3A173"/>
    <w:rsid w:val="61E3CC23"/>
    <w:rsid w:val="61E6FAC3"/>
    <w:rsid w:val="61EA621A"/>
    <w:rsid w:val="61F84607"/>
    <w:rsid w:val="61FA49C5"/>
    <w:rsid w:val="620D79BD"/>
    <w:rsid w:val="620EC6B1"/>
    <w:rsid w:val="620EFCC0"/>
    <w:rsid w:val="62108B5A"/>
    <w:rsid w:val="62155658"/>
    <w:rsid w:val="621C1D7D"/>
    <w:rsid w:val="622B43DC"/>
    <w:rsid w:val="622CDFC6"/>
    <w:rsid w:val="62379C6D"/>
    <w:rsid w:val="623EF713"/>
    <w:rsid w:val="624C9E37"/>
    <w:rsid w:val="6252F3DA"/>
    <w:rsid w:val="625D521A"/>
    <w:rsid w:val="626C573B"/>
    <w:rsid w:val="62704C96"/>
    <w:rsid w:val="62753759"/>
    <w:rsid w:val="62813F6C"/>
    <w:rsid w:val="628FCFD0"/>
    <w:rsid w:val="62938D7A"/>
    <w:rsid w:val="629DD3E4"/>
    <w:rsid w:val="62B26E85"/>
    <w:rsid w:val="62B4641C"/>
    <w:rsid w:val="62B9A22F"/>
    <w:rsid w:val="62BEF5AC"/>
    <w:rsid w:val="62C1B1CC"/>
    <w:rsid w:val="62CEACF3"/>
    <w:rsid w:val="62E767FA"/>
    <w:rsid w:val="62E834B2"/>
    <w:rsid w:val="62F20DAD"/>
    <w:rsid w:val="630F6D9C"/>
    <w:rsid w:val="6311D0C8"/>
    <w:rsid w:val="6315F0AD"/>
    <w:rsid w:val="632488A7"/>
    <w:rsid w:val="632F1958"/>
    <w:rsid w:val="6335BBBA"/>
    <w:rsid w:val="63479A7F"/>
    <w:rsid w:val="63483AF7"/>
    <w:rsid w:val="635D2916"/>
    <w:rsid w:val="636EEC97"/>
    <w:rsid w:val="636F0878"/>
    <w:rsid w:val="63868F8C"/>
    <w:rsid w:val="639BA4B2"/>
    <w:rsid w:val="639C1C4B"/>
    <w:rsid w:val="63A54A14"/>
    <w:rsid w:val="63AF276F"/>
    <w:rsid w:val="63B6D168"/>
    <w:rsid w:val="63B8A5D3"/>
    <w:rsid w:val="63C620AF"/>
    <w:rsid w:val="63C7143D"/>
    <w:rsid w:val="63C8B027"/>
    <w:rsid w:val="63CA89BA"/>
    <w:rsid w:val="63CB8DA6"/>
    <w:rsid w:val="63D72957"/>
    <w:rsid w:val="63D7ADE6"/>
    <w:rsid w:val="63D9F884"/>
    <w:rsid w:val="63DB0C62"/>
    <w:rsid w:val="63EAE978"/>
    <w:rsid w:val="63EB4006"/>
    <w:rsid w:val="6402D6DB"/>
    <w:rsid w:val="6402E5FA"/>
    <w:rsid w:val="6404AAE8"/>
    <w:rsid w:val="640749F8"/>
    <w:rsid w:val="64171D59"/>
    <w:rsid w:val="64194E0E"/>
    <w:rsid w:val="641BB13D"/>
    <w:rsid w:val="642874E6"/>
    <w:rsid w:val="642CFBFD"/>
    <w:rsid w:val="6437DC1B"/>
    <w:rsid w:val="644B2B9F"/>
    <w:rsid w:val="6455672E"/>
    <w:rsid w:val="646AFF4E"/>
    <w:rsid w:val="64778435"/>
    <w:rsid w:val="647BAF00"/>
    <w:rsid w:val="6483385B"/>
    <w:rsid w:val="6486B211"/>
    <w:rsid w:val="648EBE00"/>
    <w:rsid w:val="6495F4AA"/>
    <w:rsid w:val="64AAB8CB"/>
    <w:rsid w:val="64B34AB1"/>
    <w:rsid w:val="64B5456F"/>
    <w:rsid w:val="64B79DBD"/>
    <w:rsid w:val="64BA78A5"/>
    <w:rsid w:val="64BD3F34"/>
    <w:rsid w:val="64C796C3"/>
    <w:rsid w:val="64D60ACB"/>
    <w:rsid w:val="64E300AE"/>
    <w:rsid w:val="64E36AE0"/>
    <w:rsid w:val="64E40B58"/>
    <w:rsid w:val="64EE8853"/>
    <w:rsid w:val="64F3F216"/>
    <w:rsid w:val="64FA52CA"/>
    <w:rsid w:val="64FAB93F"/>
    <w:rsid w:val="64FFF1F0"/>
    <w:rsid w:val="65051A4E"/>
    <w:rsid w:val="6511530F"/>
    <w:rsid w:val="651B4D10"/>
    <w:rsid w:val="651DC5B0"/>
    <w:rsid w:val="6527798C"/>
    <w:rsid w:val="652BD3E1"/>
    <w:rsid w:val="65339158"/>
    <w:rsid w:val="65354FA4"/>
    <w:rsid w:val="6537ECAC"/>
    <w:rsid w:val="653F01F0"/>
    <w:rsid w:val="6545A0A7"/>
    <w:rsid w:val="65525521"/>
    <w:rsid w:val="6552A1C9"/>
    <w:rsid w:val="65540981"/>
    <w:rsid w:val="655E0258"/>
    <w:rsid w:val="6561056F"/>
    <w:rsid w:val="65675E07"/>
    <w:rsid w:val="65676FE0"/>
    <w:rsid w:val="656D42D8"/>
    <w:rsid w:val="6574806E"/>
    <w:rsid w:val="657751CA"/>
    <w:rsid w:val="657A7F74"/>
    <w:rsid w:val="6580E504"/>
    <w:rsid w:val="658276C3"/>
    <w:rsid w:val="658378F7"/>
    <w:rsid w:val="658A5F58"/>
    <w:rsid w:val="658EC294"/>
    <w:rsid w:val="65964637"/>
    <w:rsid w:val="65A29D82"/>
    <w:rsid w:val="65A2EC78"/>
    <w:rsid w:val="65AACB18"/>
    <w:rsid w:val="65AF56BE"/>
    <w:rsid w:val="65C4C4D5"/>
    <w:rsid w:val="65C93105"/>
    <w:rsid w:val="65D52695"/>
    <w:rsid w:val="65E52992"/>
    <w:rsid w:val="65E92D65"/>
    <w:rsid w:val="65EAEFCC"/>
    <w:rsid w:val="65EBB557"/>
    <w:rsid w:val="65F49DE2"/>
    <w:rsid w:val="65FEEFCC"/>
    <w:rsid w:val="660172C5"/>
    <w:rsid w:val="66054D33"/>
    <w:rsid w:val="660C1983"/>
    <w:rsid w:val="6611F30A"/>
    <w:rsid w:val="661A34BE"/>
    <w:rsid w:val="66406C39"/>
    <w:rsid w:val="6640A083"/>
    <w:rsid w:val="6653B70B"/>
    <w:rsid w:val="66563201"/>
    <w:rsid w:val="665B129C"/>
    <w:rsid w:val="66664348"/>
    <w:rsid w:val="6670AED1"/>
    <w:rsid w:val="66780832"/>
    <w:rsid w:val="667EF91C"/>
    <w:rsid w:val="667F98D5"/>
    <w:rsid w:val="66896E6A"/>
    <w:rsid w:val="669E4955"/>
    <w:rsid w:val="66A0EAAF"/>
    <w:rsid w:val="66A1EEDE"/>
    <w:rsid w:val="66A8F246"/>
    <w:rsid w:val="66AB0673"/>
    <w:rsid w:val="66B436BC"/>
    <w:rsid w:val="66BB6DC7"/>
    <w:rsid w:val="66C1C6DE"/>
    <w:rsid w:val="66C3C279"/>
    <w:rsid w:val="66CD67C6"/>
    <w:rsid w:val="66CDFB1A"/>
    <w:rsid w:val="66D1E6DA"/>
    <w:rsid w:val="66DDEB2C"/>
    <w:rsid w:val="66E60ED1"/>
    <w:rsid w:val="66F29293"/>
    <w:rsid w:val="66F71A39"/>
    <w:rsid w:val="66F83D47"/>
    <w:rsid w:val="6700D31A"/>
    <w:rsid w:val="67055F3F"/>
    <w:rsid w:val="6705F30A"/>
    <w:rsid w:val="67062729"/>
    <w:rsid w:val="670F0649"/>
    <w:rsid w:val="671CF44E"/>
    <w:rsid w:val="672C3F20"/>
    <w:rsid w:val="672CEEAA"/>
    <w:rsid w:val="672F3635"/>
    <w:rsid w:val="67321698"/>
    <w:rsid w:val="6734EA9F"/>
    <w:rsid w:val="67445696"/>
    <w:rsid w:val="674B7462"/>
    <w:rsid w:val="67518823"/>
    <w:rsid w:val="6761F6DE"/>
    <w:rsid w:val="67650166"/>
    <w:rsid w:val="676CC9F2"/>
    <w:rsid w:val="677E79A2"/>
    <w:rsid w:val="6782A19D"/>
    <w:rsid w:val="67852709"/>
    <w:rsid w:val="678785B8"/>
    <w:rsid w:val="678A1890"/>
    <w:rsid w:val="6797D64D"/>
    <w:rsid w:val="67A0CE1E"/>
    <w:rsid w:val="67A1573E"/>
    <w:rsid w:val="67ADC36B"/>
    <w:rsid w:val="67B07142"/>
    <w:rsid w:val="67BAD91D"/>
    <w:rsid w:val="67C7037C"/>
    <w:rsid w:val="67CD956C"/>
    <w:rsid w:val="67D3AC0E"/>
    <w:rsid w:val="67DC408D"/>
    <w:rsid w:val="67DC70E4"/>
    <w:rsid w:val="67DE3088"/>
    <w:rsid w:val="67DE833D"/>
    <w:rsid w:val="67E622EE"/>
    <w:rsid w:val="67E75730"/>
    <w:rsid w:val="67EEF967"/>
    <w:rsid w:val="67F67ABF"/>
    <w:rsid w:val="67F92232"/>
    <w:rsid w:val="68011C9C"/>
    <w:rsid w:val="6808F728"/>
    <w:rsid w:val="68172BAD"/>
    <w:rsid w:val="68194968"/>
    <w:rsid w:val="6827B523"/>
    <w:rsid w:val="682E37A3"/>
    <w:rsid w:val="68306FB1"/>
    <w:rsid w:val="68363C8C"/>
    <w:rsid w:val="683C9DFD"/>
    <w:rsid w:val="683EB922"/>
    <w:rsid w:val="6844F831"/>
    <w:rsid w:val="684670A4"/>
    <w:rsid w:val="684B4BA6"/>
    <w:rsid w:val="684B5C03"/>
    <w:rsid w:val="6869E6C0"/>
    <w:rsid w:val="687E14E5"/>
    <w:rsid w:val="6881DF32"/>
    <w:rsid w:val="688566C3"/>
    <w:rsid w:val="688A428B"/>
    <w:rsid w:val="688B2A5E"/>
    <w:rsid w:val="688B8916"/>
    <w:rsid w:val="6896026B"/>
    <w:rsid w:val="689A8B62"/>
    <w:rsid w:val="68AC7B13"/>
    <w:rsid w:val="68BB7B2B"/>
    <w:rsid w:val="68C287BC"/>
    <w:rsid w:val="68C6F95B"/>
    <w:rsid w:val="68E6F780"/>
    <w:rsid w:val="68FCE15F"/>
    <w:rsid w:val="68FF3933"/>
    <w:rsid w:val="69007F96"/>
    <w:rsid w:val="6908255E"/>
    <w:rsid w:val="691E8354"/>
    <w:rsid w:val="692292FD"/>
    <w:rsid w:val="6939578B"/>
    <w:rsid w:val="6939D31A"/>
    <w:rsid w:val="693DFE27"/>
    <w:rsid w:val="6940B078"/>
    <w:rsid w:val="6942C22B"/>
    <w:rsid w:val="6949704B"/>
    <w:rsid w:val="694AF558"/>
    <w:rsid w:val="694F370B"/>
    <w:rsid w:val="697227BF"/>
    <w:rsid w:val="6972747C"/>
    <w:rsid w:val="69729083"/>
    <w:rsid w:val="698B57CD"/>
    <w:rsid w:val="698C26AE"/>
    <w:rsid w:val="698E3D35"/>
    <w:rsid w:val="698F6B57"/>
    <w:rsid w:val="699021EB"/>
    <w:rsid w:val="69B2FC0E"/>
    <w:rsid w:val="69CD955A"/>
    <w:rsid w:val="69E2BA45"/>
    <w:rsid w:val="6A08C0C7"/>
    <w:rsid w:val="6A096527"/>
    <w:rsid w:val="6A0B5DCF"/>
    <w:rsid w:val="6A13557C"/>
    <w:rsid w:val="6A29F844"/>
    <w:rsid w:val="6A2AECF1"/>
    <w:rsid w:val="6A3102F5"/>
    <w:rsid w:val="6A31D2CC"/>
    <w:rsid w:val="6A37F1AB"/>
    <w:rsid w:val="6A46B945"/>
    <w:rsid w:val="6A5DCF70"/>
    <w:rsid w:val="6A5EA2D3"/>
    <w:rsid w:val="6A6C72FA"/>
    <w:rsid w:val="6A739D0E"/>
    <w:rsid w:val="6A7BF758"/>
    <w:rsid w:val="6A89E1AB"/>
    <w:rsid w:val="6AB2A3C7"/>
    <w:rsid w:val="6AC52942"/>
    <w:rsid w:val="6ADEC117"/>
    <w:rsid w:val="6AF279DF"/>
    <w:rsid w:val="6AF3B589"/>
    <w:rsid w:val="6AF484B6"/>
    <w:rsid w:val="6AF6253B"/>
    <w:rsid w:val="6AFCCC3A"/>
    <w:rsid w:val="6AFEAA69"/>
    <w:rsid w:val="6B05362E"/>
    <w:rsid w:val="6B0E60E4"/>
    <w:rsid w:val="6B28B995"/>
    <w:rsid w:val="6B2CB642"/>
    <w:rsid w:val="6B30C2F4"/>
    <w:rsid w:val="6B370795"/>
    <w:rsid w:val="6B3894CA"/>
    <w:rsid w:val="6B3CAA9B"/>
    <w:rsid w:val="6B411494"/>
    <w:rsid w:val="6B430EA8"/>
    <w:rsid w:val="6B44E8DE"/>
    <w:rsid w:val="6B49A4DD"/>
    <w:rsid w:val="6B4CB4F0"/>
    <w:rsid w:val="6B58BFB5"/>
    <w:rsid w:val="6B66507C"/>
    <w:rsid w:val="6B6761E4"/>
    <w:rsid w:val="6B77F4F4"/>
    <w:rsid w:val="6B7878BD"/>
    <w:rsid w:val="6B7E1166"/>
    <w:rsid w:val="6B89C78B"/>
    <w:rsid w:val="6B9954C6"/>
    <w:rsid w:val="6B9D3F93"/>
    <w:rsid w:val="6B9F3D6C"/>
    <w:rsid w:val="6BA12C0B"/>
    <w:rsid w:val="6BA72E30"/>
    <w:rsid w:val="6BB07A23"/>
    <w:rsid w:val="6BBEBBFF"/>
    <w:rsid w:val="6BCD54A2"/>
    <w:rsid w:val="6BD4B8F1"/>
    <w:rsid w:val="6BDC7143"/>
    <w:rsid w:val="6BE5CE66"/>
    <w:rsid w:val="6BE62C02"/>
    <w:rsid w:val="6BF69658"/>
    <w:rsid w:val="6C0AC2C1"/>
    <w:rsid w:val="6C0D9CA5"/>
    <w:rsid w:val="6C17C7B9"/>
    <w:rsid w:val="6C19E5EE"/>
    <w:rsid w:val="6C1F6E8A"/>
    <w:rsid w:val="6C270B5C"/>
    <w:rsid w:val="6C286458"/>
    <w:rsid w:val="6C33AF64"/>
    <w:rsid w:val="6C37A840"/>
    <w:rsid w:val="6C3D8B4D"/>
    <w:rsid w:val="6C419C49"/>
    <w:rsid w:val="6C6023A3"/>
    <w:rsid w:val="6C639BD8"/>
    <w:rsid w:val="6C655C9A"/>
    <w:rsid w:val="6C697AE8"/>
    <w:rsid w:val="6C6F0A8E"/>
    <w:rsid w:val="6CA3F0BF"/>
    <w:rsid w:val="6CA49034"/>
    <w:rsid w:val="6CAFE207"/>
    <w:rsid w:val="6CB20BDE"/>
    <w:rsid w:val="6CC5905D"/>
    <w:rsid w:val="6CC5922A"/>
    <w:rsid w:val="6CC6E5BC"/>
    <w:rsid w:val="6CC98B19"/>
    <w:rsid w:val="6CCC9355"/>
    <w:rsid w:val="6CD66F29"/>
    <w:rsid w:val="6CD87AFC"/>
    <w:rsid w:val="6CDCFBE3"/>
    <w:rsid w:val="6CE1181F"/>
    <w:rsid w:val="6D01A60E"/>
    <w:rsid w:val="6D24FB75"/>
    <w:rsid w:val="6D3CE158"/>
    <w:rsid w:val="6D5E0660"/>
    <w:rsid w:val="6D69738E"/>
    <w:rsid w:val="6D6F926D"/>
    <w:rsid w:val="6D75B54F"/>
    <w:rsid w:val="6D7E00FC"/>
    <w:rsid w:val="6D86AA03"/>
    <w:rsid w:val="6D8CA91C"/>
    <w:rsid w:val="6D994F85"/>
    <w:rsid w:val="6D9AB8D5"/>
    <w:rsid w:val="6D9C0CA0"/>
    <w:rsid w:val="6DA98D2E"/>
    <w:rsid w:val="6DB8D0F5"/>
    <w:rsid w:val="6DBAF2C9"/>
    <w:rsid w:val="6DC094CA"/>
    <w:rsid w:val="6DC6840E"/>
    <w:rsid w:val="6DCE9CC2"/>
    <w:rsid w:val="6DCEDD08"/>
    <w:rsid w:val="6DD482D0"/>
    <w:rsid w:val="6DD6273B"/>
    <w:rsid w:val="6DDB6733"/>
    <w:rsid w:val="6DE274FF"/>
    <w:rsid w:val="6DE6EEBF"/>
    <w:rsid w:val="6E03EF26"/>
    <w:rsid w:val="6E122860"/>
    <w:rsid w:val="6E182DCC"/>
    <w:rsid w:val="6E26F641"/>
    <w:rsid w:val="6E334F90"/>
    <w:rsid w:val="6E3436BD"/>
    <w:rsid w:val="6E35E4BE"/>
    <w:rsid w:val="6E40F958"/>
    <w:rsid w:val="6E4598E2"/>
    <w:rsid w:val="6E6AE5B4"/>
    <w:rsid w:val="6E715650"/>
    <w:rsid w:val="6E744B5D"/>
    <w:rsid w:val="6E787CB3"/>
    <w:rsid w:val="6E801794"/>
    <w:rsid w:val="6E84E314"/>
    <w:rsid w:val="6E878895"/>
    <w:rsid w:val="6E91BC0F"/>
    <w:rsid w:val="6EA0BA80"/>
    <w:rsid w:val="6EA89B91"/>
    <w:rsid w:val="6EEC21E3"/>
    <w:rsid w:val="6EED7EF5"/>
    <w:rsid w:val="6EFFBF63"/>
    <w:rsid w:val="6F0543EF"/>
    <w:rsid w:val="6F0635C7"/>
    <w:rsid w:val="6F06BE34"/>
    <w:rsid w:val="6F120587"/>
    <w:rsid w:val="6F13324D"/>
    <w:rsid w:val="6F1BBBCD"/>
    <w:rsid w:val="6F2AF548"/>
    <w:rsid w:val="6F366B20"/>
    <w:rsid w:val="6F3924A4"/>
    <w:rsid w:val="6F3E1784"/>
    <w:rsid w:val="6F42DB7B"/>
    <w:rsid w:val="6F474003"/>
    <w:rsid w:val="6F5B659E"/>
    <w:rsid w:val="6F5F63D3"/>
    <w:rsid w:val="6F650DD8"/>
    <w:rsid w:val="6F675EBC"/>
    <w:rsid w:val="6F67D4E8"/>
    <w:rsid w:val="6F9A8B62"/>
    <w:rsid w:val="6F9B10EC"/>
    <w:rsid w:val="6FAE963B"/>
    <w:rsid w:val="6FC0CFA9"/>
    <w:rsid w:val="6FC695DF"/>
    <w:rsid w:val="6FCE281B"/>
    <w:rsid w:val="6FDD4070"/>
    <w:rsid w:val="6FE16943"/>
    <w:rsid w:val="6FE170F4"/>
    <w:rsid w:val="6FE171D6"/>
    <w:rsid w:val="6FE1D207"/>
    <w:rsid w:val="6FEAC71B"/>
    <w:rsid w:val="6FF64CE5"/>
    <w:rsid w:val="6FFFCBD7"/>
    <w:rsid w:val="70085388"/>
    <w:rsid w:val="70164225"/>
    <w:rsid w:val="702C30D8"/>
    <w:rsid w:val="7038BDE0"/>
    <w:rsid w:val="704AAC37"/>
    <w:rsid w:val="704BBB2B"/>
    <w:rsid w:val="705A92E1"/>
    <w:rsid w:val="705D9885"/>
    <w:rsid w:val="7068F329"/>
    <w:rsid w:val="706BECC6"/>
    <w:rsid w:val="707D598C"/>
    <w:rsid w:val="7086C5B2"/>
    <w:rsid w:val="708F7445"/>
    <w:rsid w:val="709FF4EE"/>
    <w:rsid w:val="70A11450"/>
    <w:rsid w:val="70ADCB50"/>
    <w:rsid w:val="70AED6E9"/>
    <w:rsid w:val="70B4908B"/>
    <w:rsid w:val="70BC32B7"/>
    <w:rsid w:val="70D476C0"/>
    <w:rsid w:val="70E7D15A"/>
    <w:rsid w:val="70E9E260"/>
    <w:rsid w:val="70EB38DC"/>
    <w:rsid w:val="70F5B7D5"/>
    <w:rsid w:val="70F6B928"/>
    <w:rsid w:val="710390CC"/>
    <w:rsid w:val="710B1963"/>
    <w:rsid w:val="710BD751"/>
    <w:rsid w:val="710CB2F7"/>
    <w:rsid w:val="710F4855"/>
    <w:rsid w:val="71102FCC"/>
    <w:rsid w:val="7151B7CF"/>
    <w:rsid w:val="715E78C9"/>
    <w:rsid w:val="71632BEF"/>
    <w:rsid w:val="71633BDD"/>
    <w:rsid w:val="71667117"/>
    <w:rsid w:val="716B141C"/>
    <w:rsid w:val="7181339A"/>
    <w:rsid w:val="7189C9C1"/>
    <w:rsid w:val="7196679A"/>
    <w:rsid w:val="719BEE67"/>
    <w:rsid w:val="71A00478"/>
    <w:rsid w:val="71B4BF5E"/>
    <w:rsid w:val="71CDB81D"/>
    <w:rsid w:val="71E8C8B1"/>
    <w:rsid w:val="71EE697E"/>
    <w:rsid w:val="71F82DEA"/>
    <w:rsid w:val="71FBC2D3"/>
    <w:rsid w:val="7211B95D"/>
    <w:rsid w:val="7212830F"/>
    <w:rsid w:val="721E7292"/>
    <w:rsid w:val="72244701"/>
    <w:rsid w:val="722D1E31"/>
    <w:rsid w:val="72335D16"/>
    <w:rsid w:val="724FB8F8"/>
    <w:rsid w:val="7257B72D"/>
    <w:rsid w:val="72636FF4"/>
    <w:rsid w:val="727A381C"/>
    <w:rsid w:val="7287093D"/>
    <w:rsid w:val="72928F49"/>
    <w:rsid w:val="729A64F3"/>
    <w:rsid w:val="729AFF0F"/>
    <w:rsid w:val="72A2CF26"/>
    <w:rsid w:val="72AB9118"/>
    <w:rsid w:val="72ACE6B5"/>
    <w:rsid w:val="72AD4003"/>
    <w:rsid w:val="72ADE120"/>
    <w:rsid w:val="72B29928"/>
    <w:rsid w:val="72B2A696"/>
    <w:rsid w:val="72B8983F"/>
    <w:rsid w:val="72C09A83"/>
    <w:rsid w:val="72C27DC0"/>
    <w:rsid w:val="72CD9548"/>
    <w:rsid w:val="72D2B1AE"/>
    <w:rsid w:val="72DFD6D0"/>
    <w:rsid w:val="72E9D333"/>
    <w:rsid w:val="730B7895"/>
    <w:rsid w:val="731380F3"/>
    <w:rsid w:val="73191298"/>
    <w:rsid w:val="73217B44"/>
    <w:rsid w:val="73285ACD"/>
    <w:rsid w:val="733FD8B5"/>
    <w:rsid w:val="7356B574"/>
    <w:rsid w:val="73574A04"/>
    <w:rsid w:val="736863E5"/>
    <w:rsid w:val="7369887E"/>
    <w:rsid w:val="738002CC"/>
    <w:rsid w:val="738A1667"/>
    <w:rsid w:val="738FD000"/>
    <w:rsid w:val="739868E9"/>
    <w:rsid w:val="73A5B955"/>
    <w:rsid w:val="73A65E20"/>
    <w:rsid w:val="73C054EA"/>
    <w:rsid w:val="73E598BC"/>
    <w:rsid w:val="73EC5CBC"/>
    <w:rsid w:val="73EF234C"/>
    <w:rsid w:val="73F71F01"/>
    <w:rsid w:val="7408BC3F"/>
    <w:rsid w:val="7409E868"/>
    <w:rsid w:val="740DF6B4"/>
    <w:rsid w:val="74149330"/>
    <w:rsid w:val="741D6E00"/>
    <w:rsid w:val="742248E1"/>
    <w:rsid w:val="742E42EF"/>
    <w:rsid w:val="74342965"/>
    <w:rsid w:val="743550B2"/>
    <w:rsid w:val="743A7980"/>
    <w:rsid w:val="743E0892"/>
    <w:rsid w:val="7445B6B9"/>
    <w:rsid w:val="744D363C"/>
    <w:rsid w:val="745CBBE1"/>
    <w:rsid w:val="74664A14"/>
    <w:rsid w:val="7468DC32"/>
    <w:rsid w:val="74724CA6"/>
    <w:rsid w:val="747C991B"/>
    <w:rsid w:val="7485150C"/>
    <w:rsid w:val="74895569"/>
    <w:rsid w:val="748A546A"/>
    <w:rsid w:val="749CA2D7"/>
    <w:rsid w:val="74A130D3"/>
    <w:rsid w:val="74B90447"/>
    <w:rsid w:val="74BE7CDD"/>
    <w:rsid w:val="74C0284F"/>
    <w:rsid w:val="74C3689B"/>
    <w:rsid w:val="74CC18B4"/>
    <w:rsid w:val="74D2B560"/>
    <w:rsid w:val="74D38F29"/>
    <w:rsid w:val="74D6B816"/>
    <w:rsid w:val="74DEE88C"/>
    <w:rsid w:val="74F2A244"/>
    <w:rsid w:val="74FA15DA"/>
    <w:rsid w:val="74FFC687"/>
    <w:rsid w:val="750DBB93"/>
    <w:rsid w:val="7512FCAA"/>
    <w:rsid w:val="752E85EA"/>
    <w:rsid w:val="75372348"/>
    <w:rsid w:val="753B1309"/>
    <w:rsid w:val="753C6FD5"/>
    <w:rsid w:val="753F1E47"/>
    <w:rsid w:val="75502166"/>
    <w:rsid w:val="75507B65"/>
    <w:rsid w:val="755F4DEB"/>
    <w:rsid w:val="75624502"/>
    <w:rsid w:val="75739581"/>
    <w:rsid w:val="7577384A"/>
    <w:rsid w:val="75787938"/>
    <w:rsid w:val="757EBB46"/>
    <w:rsid w:val="757FD9FF"/>
    <w:rsid w:val="75896986"/>
    <w:rsid w:val="758BD23E"/>
    <w:rsid w:val="7590AFA8"/>
    <w:rsid w:val="7593BF95"/>
    <w:rsid w:val="75B551E2"/>
    <w:rsid w:val="75B7F1B2"/>
    <w:rsid w:val="75B88A12"/>
    <w:rsid w:val="75C928F8"/>
    <w:rsid w:val="75CD50BB"/>
    <w:rsid w:val="75D1F3FA"/>
    <w:rsid w:val="75D42EAC"/>
    <w:rsid w:val="75E3A0EF"/>
    <w:rsid w:val="75E3FB39"/>
    <w:rsid w:val="75E404BB"/>
    <w:rsid w:val="7601731A"/>
    <w:rsid w:val="761298DD"/>
    <w:rsid w:val="76245F05"/>
    <w:rsid w:val="762F3948"/>
    <w:rsid w:val="7631B5A9"/>
    <w:rsid w:val="763C4B76"/>
    <w:rsid w:val="76405386"/>
    <w:rsid w:val="76485EE4"/>
    <w:rsid w:val="7682A573"/>
    <w:rsid w:val="76996507"/>
    <w:rsid w:val="76996C9C"/>
    <w:rsid w:val="7699F9A2"/>
    <w:rsid w:val="76ABCC65"/>
    <w:rsid w:val="76AEA6C0"/>
    <w:rsid w:val="76B615E9"/>
    <w:rsid w:val="76C1E8C3"/>
    <w:rsid w:val="76CD8254"/>
    <w:rsid w:val="76CF4E8F"/>
    <w:rsid w:val="76D3A8A6"/>
    <w:rsid w:val="76E57AD3"/>
    <w:rsid w:val="770ED9CB"/>
    <w:rsid w:val="77213FB8"/>
    <w:rsid w:val="7722EE87"/>
    <w:rsid w:val="7726367E"/>
    <w:rsid w:val="7728D0A6"/>
    <w:rsid w:val="772B455D"/>
    <w:rsid w:val="772C6E0A"/>
    <w:rsid w:val="77300EFC"/>
    <w:rsid w:val="773025E4"/>
    <w:rsid w:val="77443619"/>
    <w:rsid w:val="775A7A60"/>
    <w:rsid w:val="77717D4A"/>
    <w:rsid w:val="7773422E"/>
    <w:rsid w:val="77746101"/>
    <w:rsid w:val="77831E87"/>
    <w:rsid w:val="778439D4"/>
    <w:rsid w:val="778C0962"/>
    <w:rsid w:val="779BB635"/>
    <w:rsid w:val="77A622D1"/>
    <w:rsid w:val="77BE7DA7"/>
    <w:rsid w:val="77C34371"/>
    <w:rsid w:val="77C61C91"/>
    <w:rsid w:val="77CD3647"/>
    <w:rsid w:val="77D352CB"/>
    <w:rsid w:val="77DBC2E7"/>
    <w:rsid w:val="77E99695"/>
    <w:rsid w:val="77EC83BB"/>
    <w:rsid w:val="77F4D172"/>
    <w:rsid w:val="77F7D877"/>
    <w:rsid w:val="77F8CCA1"/>
    <w:rsid w:val="77FD2261"/>
    <w:rsid w:val="78203722"/>
    <w:rsid w:val="783B7998"/>
    <w:rsid w:val="783C32C2"/>
    <w:rsid w:val="7854C711"/>
    <w:rsid w:val="78559802"/>
    <w:rsid w:val="7856DF16"/>
    <w:rsid w:val="785A7E5E"/>
    <w:rsid w:val="78664452"/>
    <w:rsid w:val="78717052"/>
    <w:rsid w:val="7871B989"/>
    <w:rsid w:val="7876BF09"/>
    <w:rsid w:val="7878E450"/>
    <w:rsid w:val="7880ACC1"/>
    <w:rsid w:val="7899B636"/>
    <w:rsid w:val="78AB977D"/>
    <w:rsid w:val="78AFBE60"/>
    <w:rsid w:val="78CB5172"/>
    <w:rsid w:val="78D0628B"/>
    <w:rsid w:val="78D49B85"/>
    <w:rsid w:val="78D7EB8A"/>
    <w:rsid w:val="78DA73AD"/>
    <w:rsid w:val="78E61D0A"/>
    <w:rsid w:val="78EB9575"/>
    <w:rsid w:val="78EF8EE3"/>
    <w:rsid w:val="78F5C839"/>
    <w:rsid w:val="78F6CCEE"/>
    <w:rsid w:val="78F76880"/>
    <w:rsid w:val="78FD18BC"/>
    <w:rsid w:val="79036975"/>
    <w:rsid w:val="79192469"/>
    <w:rsid w:val="79196CD7"/>
    <w:rsid w:val="7927D9C3"/>
    <w:rsid w:val="792E8AEE"/>
    <w:rsid w:val="7930B494"/>
    <w:rsid w:val="793D2903"/>
    <w:rsid w:val="7941884B"/>
    <w:rsid w:val="7941F332"/>
    <w:rsid w:val="7947B5D5"/>
    <w:rsid w:val="794A399F"/>
    <w:rsid w:val="794C571A"/>
    <w:rsid w:val="795B4E74"/>
    <w:rsid w:val="79720EF9"/>
    <w:rsid w:val="7973EC58"/>
    <w:rsid w:val="79753CB2"/>
    <w:rsid w:val="79753F9F"/>
    <w:rsid w:val="798C756A"/>
    <w:rsid w:val="798DE14E"/>
    <w:rsid w:val="799062EC"/>
    <w:rsid w:val="7996D5E7"/>
    <w:rsid w:val="79A8FCAE"/>
    <w:rsid w:val="79B5B833"/>
    <w:rsid w:val="79D83C6F"/>
    <w:rsid w:val="79DE3AFD"/>
    <w:rsid w:val="79ECA469"/>
    <w:rsid w:val="79ECBA0E"/>
    <w:rsid w:val="79F05AF6"/>
    <w:rsid w:val="79FD9D63"/>
    <w:rsid w:val="7A002252"/>
    <w:rsid w:val="7A073043"/>
    <w:rsid w:val="7A115DC4"/>
    <w:rsid w:val="7A128F6A"/>
    <w:rsid w:val="7A151713"/>
    <w:rsid w:val="7A1F2245"/>
    <w:rsid w:val="7A31DDF0"/>
    <w:rsid w:val="7A36930A"/>
    <w:rsid w:val="7A3A522C"/>
    <w:rsid w:val="7A48A78A"/>
    <w:rsid w:val="7A688FF4"/>
    <w:rsid w:val="7A6DFC9A"/>
    <w:rsid w:val="7A82A0BC"/>
    <w:rsid w:val="7A88514F"/>
    <w:rsid w:val="7A8AAC4A"/>
    <w:rsid w:val="7A8B6E1D"/>
    <w:rsid w:val="7A9C9F5D"/>
    <w:rsid w:val="7AA9399D"/>
    <w:rsid w:val="7AB8F305"/>
    <w:rsid w:val="7AC0D764"/>
    <w:rsid w:val="7AC3DD38"/>
    <w:rsid w:val="7AD38166"/>
    <w:rsid w:val="7AE3761B"/>
    <w:rsid w:val="7AEAE8B5"/>
    <w:rsid w:val="7AEE3B11"/>
    <w:rsid w:val="7AEE3E7F"/>
    <w:rsid w:val="7AEF51B3"/>
    <w:rsid w:val="7AF1C9E8"/>
    <w:rsid w:val="7AF67581"/>
    <w:rsid w:val="7B02B8CE"/>
    <w:rsid w:val="7B040D76"/>
    <w:rsid w:val="7B0549F8"/>
    <w:rsid w:val="7B20EBB9"/>
    <w:rsid w:val="7B24247D"/>
    <w:rsid w:val="7B2F7939"/>
    <w:rsid w:val="7B33DF01"/>
    <w:rsid w:val="7B369ED4"/>
    <w:rsid w:val="7B41C306"/>
    <w:rsid w:val="7B439BCB"/>
    <w:rsid w:val="7B47D4B5"/>
    <w:rsid w:val="7B57AB3C"/>
    <w:rsid w:val="7B5BFC83"/>
    <w:rsid w:val="7B63FA82"/>
    <w:rsid w:val="7B72471B"/>
    <w:rsid w:val="7B775F93"/>
    <w:rsid w:val="7B7A022C"/>
    <w:rsid w:val="7B8889C5"/>
    <w:rsid w:val="7B8CD86A"/>
    <w:rsid w:val="7B8D6088"/>
    <w:rsid w:val="7B9272F7"/>
    <w:rsid w:val="7B96272A"/>
    <w:rsid w:val="7B9F26F6"/>
    <w:rsid w:val="7BBA30FD"/>
    <w:rsid w:val="7BD05D91"/>
    <w:rsid w:val="7BD110A7"/>
    <w:rsid w:val="7BDC2C26"/>
    <w:rsid w:val="7BE045E4"/>
    <w:rsid w:val="7BE66796"/>
    <w:rsid w:val="7BF14076"/>
    <w:rsid w:val="7BF17BEE"/>
    <w:rsid w:val="7BF5E3D5"/>
    <w:rsid w:val="7BF9AB35"/>
    <w:rsid w:val="7C0B2C24"/>
    <w:rsid w:val="7C17892C"/>
    <w:rsid w:val="7C36C318"/>
    <w:rsid w:val="7C382EB8"/>
    <w:rsid w:val="7C388563"/>
    <w:rsid w:val="7C3F8ACF"/>
    <w:rsid w:val="7C627969"/>
    <w:rsid w:val="7C6516B3"/>
    <w:rsid w:val="7C6D23F4"/>
    <w:rsid w:val="7C7B0DA2"/>
    <w:rsid w:val="7C7ECCC9"/>
    <w:rsid w:val="7C86B916"/>
    <w:rsid w:val="7C8F5BDA"/>
    <w:rsid w:val="7CA0A76A"/>
    <w:rsid w:val="7CA98AF2"/>
    <w:rsid w:val="7CB0768C"/>
    <w:rsid w:val="7CBA55CE"/>
    <w:rsid w:val="7CC304D8"/>
    <w:rsid w:val="7CCDD5FC"/>
    <w:rsid w:val="7CD6182F"/>
    <w:rsid w:val="7CD7AF91"/>
    <w:rsid w:val="7CDD9367"/>
    <w:rsid w:val="7CDE7A26"/>
    <w:rsid w:val="7CE787FD"/>
    <w:rsid w:val="7CED2673"/>
    <w:rsid w:val="7CF719AF"/>
    <w:rsid w:val="7D07ED3C"/>
    <w:rsid w:val="7D2930E9"/>
    <w:rsid w:val="7D2B7717"/>
    <w:rsid w:val="7D381C41"/>
    <w:rsid w:val="7D3972B5"/>
    <w:rsid w:val="7D3E6B32"/>
    <w:rsid w:val="7D54F9C9"/>
    <w:rsid w:val="7D572144"/>
    <w:rsid w:val="7D664D99"/>
    <w:rsid w:val="7D6E9A2A"/>
    <w:rsid w:val="7D71F2EE"/>
    <w:rsid w:val="7D78F14B"/>
    <w:rsid w:val="7D7B4BD1"/>
    <w:rsid w:val="7D89AE53"/>
    <w:rsid w:val="7DA030B6"/>
    <w:rsid w:val="7DB0E786"/>
    <w:rsid w:val="7DCAF1D3"/>
    <w:rsid w:val="7DD39940"/>
    <w:rsid w:val="7DD41223"/>
    <w:rsid w:val="7DDB5B30"/>
    <w:rsid w:val="7DE496FC"/>
    <w:rsid w:val="7DF064CD"/>
    <w:rsid w:val="7E040D48"/>
    <w:rsid w:val="7E0DE925"/>
    <w:rsid w:val="7E10303D"/>
    <w:rsid w:val="7E156455"/>
    <w:rsid w:val="7E186D21"/>
    <w:rsid w:val="7E1967B5"/>
    <w:rsid w:val="7E1A12F0"/>
    <w:rsid w:val="7E24CED7"/>
    <w:rsid w:val="7E269317"/>
    <w:rsid w:val="7E2DE94A"/>
    <w:rsid w:val="7E41473A"/>
    <w:rsid w:val="7E4237B8"/>
    <w:rsid w:val="7E528844"/>
    <w:rsid w:val="7E5F0E4C"/>
    <w:rsid w:val="7E63F6FF"/>
    <w:rsid w:val="7E67D7D1"/>
    <w:rsid w:val="7E755225"/>
    <w:rsid w:val="7E7963C8"/>
    <w:rsid w:val="7E7E622B"/>
    <w:rsid w:val="7E899DDA"/>
    <w:rsid w:val="7E89D02D"/>
    <w:rsid w:val="7EA4567A"/>
    <w:rsid w:val="7EADB5B4"/>
    <w:rsid w:val="7EB6DE4A"/>
    <w:rsid w:val="7EB821C7"/>
    <w:rsid w:val="7EC0158C"/>
    <w:rsid w:val="7EDEBA8B"/>
    <w:rsid w:val="7EEA1874"/>
    <w:rsid w:val="7EF27F91"/>
    <w:rsid w:val="7EF2F1A5"/>
    <w:rsid w:val="7EF609A9"/>
    <w:rsid w:val="7F021DFA"/>
    <w:rsid w:val="7F081BAA"/>
    <w:rsid w:val="7F1330C3"/>
    <w:rsid w:val="7F257EB4"/>
    <w:rsid w:val="7F291CB0"/>
    <w:rsid w:val="7F2B51C0"/>
    <w:rsid w:val="7F2D9550"/>
    <w:rsid w:val="7F526CB8"/>
    <w:rsid w:val="7F547C70"/>
    <w:rsid w:val="7F5E0DD4"/>
    <w:rsid w:val="7F6270C3"/>
    <w:rsid w:val="7F67FBD4"/>
    <w:rsid w:val="7F76F999"/>
    <w:rsid w:val="7F85713E"/>
    <w:rsid w:val="7F862B87"/>
    <w:rsid w:val="7F87765B"/>
    <w:rsid w:val="7F879BCC"/>
    <w:rsid w:val="7F8B91B4"/>
    <w:rsid w:val="7F9878A3"/>
    <w:rsid w:val="7FA25D9E"/>
    <w:rsid w:val="7FAB4B8A"/>
    <w:rsid w:val="7FACE2DD"/>
    <w:rsid w:val="7FB51990"/>
    <w:rsid w:val="7FBC80F9"/>
    <w:rsid w:val="7FBFC3DF"/>
    <w:rsid w:val="7FD8482C"/>
    <w:rsid w:val="7FEA426F"/>
    <w:rsid w:val="7FF7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BF25CD"/>
  <w15:chartTrackingRefBased/>
  <w15:docId w15:val="{D9D1778E-2E10-4AC2-BF38-11BF7D68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de-CH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188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32D5C"/>
    <w:pPr>
      <w:keepNext/>
      <w:outlineLvl w:val="0"/>
    </w:pPr>
    <w:rPr>
      <w:rFonts w:eastAsia="MS Mincho"/>
      <w:b/>
      <w:bCs/>
      <w:sz w:val="16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8C1F2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B7E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32D5C"/>
    <w:rPr>
      <w:b/>
      <w:bCs/>
      <w:sz w:val="16"/>
      <w:szCs w:val="24"/>
      <w:lang w:val="de-DE" w:eastAsia="de-DE" w:bidi="ar-SA"/>
    </w:rPr>
  </w:style>
  <w:style w:type="paragraph" w:styleId="Header">
    <w:name w:val="header"/>
    <w:basedOn w:val="Normal"/>
    <w:link w:val="HeaderChar"/>
    <w:rsid w:val="00D32D5C"/>
    <w:pPr>
      <w:tabs>
        <w:tab w:val="center" w:pos="4536"/>
        <w:tab w:val="right" w:pos="9072"/>
      </w:tabs>
    </w:pPr>
    <w:rPr>
      <w:rFonts w:eastAsia="MS Mincho"/>
      <w:lang w:val="en-GB"/>
    </w:rPr>
  </w:style>
  <w:style w:type="character" w:customStyle="1" w:styleId="HeaderChar">
    <w:name w:val="Header Char"/>
    <w:link w:val="Header"/>
    <w:semiHidden/>
    <w:locked/>
    <w:rsid w:val="00D32D5C"/>
    <w:rPr>
      <w:sz w:val="24"/>
      <w:szCs w:val="24"/>
      <w:lang w:val="de-DE" w:eastAsia="de-DE" w:bidi="ar-SA"/>
    </w:rPr>
  </w:style>
  <w:style w:type="paragraph" w:styleId="BodyText">
    <w:name w:val="Body Text"/>
    <w:basedOn w:val="Normal"/>
    <w:link w:val="BodyTextChar"/>
    <w:uiPriority w:val="1"/>
    <w:qFormat/>
    <w:rsid w:val="00D32D5C"/>
    <w:rPr>
      <w:rFonts w:eastAsia="MS Mincho"/>
      <w:b/>
      <w:bCs/>
      <w:lang w:val="en-GB"/>
    </w:rPr>
  </w:style>
  <w:style w:type="character" w:customStyle="1" w:styleId="BodyTextChar">
    <w:name w:val="Body Text Char"/>
    <w:link w:val="BodyText"/>
    <w:uiPriority w:val="1"/>
    <w:locked/>
    <w:rsid w:val="00D32D5C"/>
    <w:rPr>
      <w:b/>
      <w:bCs/>
      <w:sz w:val="24"/>
      <w:szCs w:val="24"/>
      <w:lang w:val="de-DE" w:eastAsia="de-DE" w:bidi="ar-SA"/>
    </w:rPr>
  </w:style>
  <w:style w:type="character" w:styleId="Strong">
    <w:name w:val="Strong"/>
    <w:uiPriority w:val="22"/>
    <w:qFormat/>
    <w:rsid w:val="00D32D5C"/>
    <w:rPr>
      <w:rFonts w:cs="Times New Roman"/>
      <w:b/>
      <w:bCs/>
    </w:rPr>
  </w:style>
  <w:style w:type="character" w:styleId="CommentReference">
    <w:name w:val="annotation reference"/>
    <w:rsid w:val="002661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617B"/>
    <w:rPr>
      <w:rFonts w:eastAsia="MS Mincho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26617B"/>
  </w:style>
  <w:style w:type="paragraph" w:styleId="CommentSubject">
    <w:name w:val="annotation subject"/>
    <w:basedOn w:val="CommentText"/>
    <w:next w:val="CommentText"/>
    <w:link w:val="CommentSubjectChar"/>
    <w:rsid w:val="0026617B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26617B"/>
    <w:rPr>
      <w:b/>
      <w:bCs/>
    </w:rPr>
  </w:style>
  <w:style w:type="paragraph" w:styleId="BalloonText">
    <w:name w:val="Balloon Text"/>
    <w:basedOn w:val="Normal"/>
    <w:link w:val="BalloonTextChar"/>
    <w:rsid w:val="0026617B"/>
    <w:rPr>
      <w:rFonts w:ascii="Tahoma" w:eastAsia="MS Mincho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6617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1678E0"/>
    <w:pPr>
      <w:tabs>
        <w:tab w:val="center" w:pos="4536"/>
        <w:tab w:val="right" w:pos="9072"/>
      </w:tabs>
    </w:pPr>
    <w:rPr>
      <w:rFonts w:eastAsia="MS Mincho"/>
      <w:lang w:val="x-none" w:eastAsia="x-none"/>
    </w:rPr>
  </w:style>
  <w:style w:type="character" w:customStyle="1" w:styleId="FooterChar">
    <w:name w:val="Footer Char"/>
    <w:link w:val="Footer"/>
    <w:rsid w:val="001678E0"/>
    <w:rPr>
      <w:sz w:val="24"/>
      <w:szCs w:val="24"/>
    </w:rPr>
  </w:style>
  <w:style w:type="paragraph" w:customStyle="1" w:styleId="Paragrafoelenco1">
    <w:name w:val="Paragrafo elenco1"/>
    <w:basedOn w:val="Normal"/>
    <w:uiPriority w:val="34"/>
    <w:qFormat/>
    <w:rsid w:val="00B21E49"/>
    <w:pPr>
      <w:ind w:left="720"/>
    </w:pPr>
    <w:rPr>
      <w:rFonts w:eastAsia="MS Mincho"/>
      <w:lang w:val="en-GB"/>
    </w:rPr>
  </w:style>
  <w:style w:type="character" w:styleId="Hyperlink">
    <w:name w:val="Hyperlink"/>
    <w:uiPriority w:val="99"/>
    <w:rsid w:val="000A2523"/>
    <w:rPr>
      <w:color w:val="0000FF"/>
      <w:u w:val="single"/>
    </w:rPr>
  </w:style>
  <w:style w:type="paragraph" w:styleId="HTMLPreformatted">
    <w:name w:val="HTML Preformatted"/>
    <w:basedOn w:val="Normal"/>
    <w:rsid w:val="006D2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 w:cs="Courier New"/>
      <w:color w:val="000000"/>
      <w:sz w:val="20"/>
      <w:szCs w:val="20"/>
      <w:lang w:val="it-IT" w:eastAsia="it-IT"/>
    </w:rPr>
  </w:style>
  <w:style w:type="table" w:styleId="TableGrid">
    <w:name w:val="Table Grid"/>
    <w:basedOn w:val="TableNormal"/>
    <w:uiPriority w:val="39"/>
    <w:rsid w:val="00F13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321C"/>
    <w:pPr>
      <w:ind w:left="720"/>
      <w:contextualSpacing/>
    </w:pPr>
    <w:rPr>
      <w:rFonts w:eastAsia="MS Mincho"/>
      <w:lang w:val="en-GB"/>
    </w:rPr>
  </w:style>
  <w:style w:type="character" w:styleId="FollowedHyperlink">
    <w:name w:val="FollowedHyperlink"/>
    <w:basedOn w:val="DefaultParagraphFont"/>
    <w:rsid w:val="00696FA3"/>
    <w:rPr>
      <w:color w:val="954F72" w:themeColor="followedHyperlink"/>
      <w:u w:val="single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696F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80C0D"/>
    <w:pPr>
      <w:spacing w:before="100" w:beforeAutospacing="1" w:after="100" w:afterAutospacing="1"/>
    </w:pPr>
    <w:rPr>
      <w:rFonts w:eastAsia="MS Mincho"/>
    </w:rPr>
  </w:style>
  <w:style w:type="paragraph" w:customStyle="1" w:styleId="Default">
    <w:name w:val="Default"/>
    <w:rsid w:val="00F776CA"/>
    <w:pPr>
      <w:autoSpaceDE w:val="0"/>
      <w:autoSpaceDN w:val="0"/>
      <w:adjustRightInd w:val="0"/>
    </w:pPr>
    <w:rPr>
      <w:color w:val="000000"/>
      <w:sz w:val="24"/>
      <w:szCs w:val="24"/>
      <w:lang w:val="de-DE"/>
    </w:rPr>
  </w:style>
  <w:style w:type="character" w:customStyle="1" w:styleId="Heading2Char">
    <w:name w:val="Heading 2 Char"/>
    <w:basedOn w:val="DefaultParagraphFont"/>
    <w:link w:val="Heading2"/>
    <w:rsid w:val="008C1F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aragraph">
    <w:name w:val="paragraph"/>
    <w:basedOn w:val="Normal"/>
    <w:rsid w:val="00E445AC"/>
    <w:pPr>
      <w:spacing w:before="100" w:beforeAutospacing="1" w:after="100" w:afterAutospacing="1"/>
    </w:pPr>
    <w:rPr>
      <w:rFonts w:eastAsia="MS Mincho"/>
    </w:rPr>
  </w:style>
  <w:style w:type="character" w:customStyle="1" w:styleId="normaltextrun">
    <w:name w:val="normaltextrun"/>
    <w:basedOn w:val="DefaultParagraphFont"/>
    <w:rsid w:val="00E445AC"/>
  </w:style>
  <w:style w:type="character" w:customStyle="1" w:styleId="eop">
    <w:name w:val="eop"/>
    <w:basedOn w:val="DefaultParagraphFont"/>
    <w:rsid w:val="00E445AC"/>
  </w:style>
  <w:style w:type="character" w:customStyle="1" w:styleId="fontstyle31">
    <w:name w:val="fontstyle31"/>
    <w:basedOn w:val="DefaultParagraphFont"/>
    <w:rsid w:val="002819E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Policepardfaut1">
    <w:name w:val="Police par défaut1"/>
    <w:rsid w:val="00B778B3"/>
  </w:style>
  <w:style w:type="character" w:customStyle="1" w:styleId="apple-converted-space">
    <w:name w:val="apple-converted-space"/>
    <w:basedOn w:val="DefaultParagraphFont"/>
    <w:rsid w:val="00D42AAB"/>
  </w:style>
  <w:style w:type="character" w:customStyle="1" w:styleId="Menzionenonrisolta1">
    <w:name w:val="Menzione non risolta1"/>
    <w:basedOn w:val="DefaultParagraphFont"/>
    <w:uiPriority w:val="99"/>
    <w:semiHidden/>
    <w:unhideWhenUsed/>
    <w:rsid w:val="000C74F3"/>
    <w:rPr>
      <w:color w:val="605E5C"/>
      <w:shd w:val="clear" w:color="auto" w:fill="E1DFDD"/>
    </w:rPr>
  </w:style>
  <w:style w:type="character" w:customStyle="1" w:styleId="spellingerror">
    <w:name w:val="spellingerror"/>
    <w:basedOn w:val="DefaultParagraphFont"/>
    <w:rsid w:val="00B757FE"/>
  </w:style>
  <w:style w:type="paragraph" w:customStyle="1" w:styleId="v1msonormal">
    <w:name w:val="v1msonormal"/>
    <w:basedOn w:val="Normal"/>
    <w:rsid w:val="00A86149"/>
    <w:pPr>
      <w:spacing w:before="100" w:beforeAutospacing="1" w:after="100" w:afterAutospacing="1"/>
    </w:pPr>
  </w:style>
  <w:style w:type="paragraph" w:customStyle="1" w:styleId="v1msolistparagraph">
    <w:name w:val="v1msolistparagraph"/>
    <w:basedOn w:val="Normal"/>
    <w:rsid w:val="00A86149"/>
    <w:pPr>
      <w:spacing w:before="100" w:beforeAutospacing="1" w:after="100" w:afterAutospacing="1"/>
    </w:pPr>
  </w:style>
  <w:style w:type="character" w:customStyle="1" w:styleId="NichtaufgelsteErwhnung2">
    <w:name w:val="Nicht aufgelöste Erwähnung2"/>
    <w:basedOn w:val="DefaultParagraphFont"/>
    <w:uiPriority w:val="99"/>
    <w:semiHidden/>
    <w:unhideWhenUsed/>
    <w:rsid w:val="002C4995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DefaultParagraphFont"/>
    <w:uiPriority w:val="99"/>
    <w:semiHidden/>
    <w:unhideWhenUsed/>
    <w:rsid w:val="00FD18FD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3B614D"/>
    <w:pPr>
      <w:spacing w:before="100" w:beforeAutospacing="1" w:after="100" w:afterAutospacing="1"/>
    </w:pPr>
  </w:style>
  <w:style w:type="character" w:customStyle="1" w:styleId="Policepardfaut2">
    <w:name w:val="Police par défaut2"/>
    <w:rsid w:val="007F4BC1"/>
  </w:style>
  <w:style w:type="paragraph" w:customStyle="1" w:styleId="Paragraphedeliste1">
    <w:name w:val="Paragraphe de liste1"/>
    <w:basedOn w:val="Normal"/>
    <w:rsid w:val="007F4BC1"/>
    <w:pPr>
      <w:suppressAutoHyphens/>
      <w:autoSpaceDN w:val="0"/>
      <w:ind w:left="720"/>
      <w:textAlignment w:val="baseline"/>
    </w:pPr>
    <w:rPr>
      <w:rFonts w:eastAsia="MS Mincho"/>
      <w:lang w:val="en-GB"/>
    </w:rPr>
  </w:style>
  <w:style w:type="character" w:customStyle="1" w:styleId="Policepardfaut20">
    <w:name w:val="Police par défaut20"/>
    <w:rsid w:val="0020724C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14EC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73CC9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744D31"/>
    <w:rPr>
      <w:i/>
      <w:iCs/>
    </w:rPr>
  </w:style>
  <w:style w:type="paragraph" w:customStyle="1" w:styleId="lmttranslationsastextitem">
    <w:name w:val="lmt__translations_as_text__item"/>
    <w:basedOn w:val="Normal"/>
    <w:rsid w:val="00744D31"/>
    <w:pPr>
      <w:spacing w:before="100" w:beforeAutospacing="1" w:after="100" w:afterAutospacing="1"/>
    </w:pPr>
  </w:style>
  <w:style w:type="character" w:customStyle="1" w:styleId="scxw199695664">
    <w:name w:val="scxw199695664"/>
    <w:basedOn w:val="DefaultParagraphFont"/>
    <w:rsid w:val="00565AED"/>
  </w:style>
  <w:style w:type="character" w:customStyle="1" w:styleId="SmartLink1">
    <w:name w:val="SmartLink1"/>
    <w:basedOn w:val="DefaultParagraphFont"/>
    <w:uiPriority w:val="99"/>
    <w:semiHidden/>
    <w:unhideWhenUsed/>
    <w:rsid w:val="005F3D03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F0B07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semiHidden/>
    <w:rsid w:val="004B7E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6C52DF"/>
    <w:rPr>
      <w:rFonts w:eastAsia="Times New Roman"/>
      <w:sz w:val="24"/>
      <w:szCs w:val="24"/>
    </w:rPr>
  </w:style>
  <w:style w:type="character" w:customStyle="1" w:styleId="outlook-search-highlight">
    <w:name w:val="outlook-search-highlight"/>
    <w:basedOn w:val="DefaultParagraphFont"/>
    <w:rsid w:val="00182DBF"/>
  </w:style>
  <w:style w:type="paragraph" w:customStyle="1" w:styleId="xxmsonormal">
    <w:name w:val="xxmsonormal"/>
    <w:basedOn w:val="Normal"/>
    <w:rsid w:val="00AC46BF"/>
    <w:pPr>
      <w:spacing w:before="100" w:beforeAutospacing="1" w:after="100" w:afterAutospacing="1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chtaufgelsteErwhnung4">
    <w:name w:val="Nicht aufgelöste Erwähnung4"/>
    <w:basedOn w:val="DefaultParagraphFont"/>
    <w:uiPriority w:val="99"/>
    <w:semiHidden/>
    <w:unhideWhenUsed/>
    <w:rsid w:val="00176F31"/>
    <w:rPr>
      <w:color w:val="605E5C"/>
      <w:shd w:val="clear" w:color="auto" w:fill="E1DFDD"/>
    </w:rPr>
  </w:style>
  <w:style w:type="character" w:customStyle="1" w:styleId="policepardfaut21">
    <w:name w:val="policepardfaut2"/>
    <w:basedOn w:val="DefaultParagraphFont"/>
    <w:rsid w:val="00C9201B"/>
  </w:style>
  <w:style w:type="character" w:customStyle="1" w:styleId="spelle">
    <w:name w:val="spelle"/>
    <w:basedOn w:val="DefaultParagraphFont"/>
    <w:rsid w:val="00C9201B"/>
  </w:style>
  <w:style w:type="character" w:styleId="UnresolvedMention">
    <w:name w:val="Unresolved Mention"/>
    <w:basedOn w:val="DefaultParagraphFont"/>
    <w:uiPriority w:val="99"/>
    <w:semiHidden/>
    <w:unhideWhenUsed/>
    <w:rsid w:val="00954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46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5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02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62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1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9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7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7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52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1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0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2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25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6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1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5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00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54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6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0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1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67797">
              <w:blockQuote w:val="1"/>
              <w:marLeft w:val="75"/>
              <w:marRight w:val="150"/>
              <w:marTop w:val="0"/>
              <w:marBottom w:val="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  <w:divsChild>
                <w:div w:id="109342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716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3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90024">
              <w:blockQuote w:val="1"/>
              <w:marLeft w:val="75"/>
              <w:marRight w:val="150"/>
              <w:marTop w:val="0"/>
              <w:marBottom w:val="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  <w:divsChild>
                <w:div w:id="106090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0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9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9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5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21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1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5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1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0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3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85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4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6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56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69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1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5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95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5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76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23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0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7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6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5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0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5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22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30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3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1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3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87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35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0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2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1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9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67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2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36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38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3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5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7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14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2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6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2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9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1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1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1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2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0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um6p.ma/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ma.linkedin.com/in/um6p-language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eneralsecretariat@cercles.org" TargetMode="External"/><Relationship Id="rId1" Type="http://schemas.openxmlformats.org/officeDocument/2006/relationships/hyperlink" Target="mailto:sabina.schaffner@sprachen.uzh.ch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bina.schaffner@sprachen.uzh.ch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teau6.UL\Documents\Documents\CERCLES\EC\EC%20meetings\EC%20Meeting_20230926\47_Agenda%20EC%20Meeting_20230926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2C641D63AAEB479C875906D47D0865" ma:contentTypeVersion="16" ma:contentTypeDescription="Create a new document." ma:contentTypeScope="" ma:versionID="d607183440b178cbc9f4ff4001c1b47e">
  <xsd:schema xmlns:xsd="http://www.w3.org/2001/XMLSchema" xmlns:xs="http://www.w3.org/2001/XMLSchema" xmlns:p="http://schemas.microsoft.com/office/2006/metadata/properties" xmlns:ns2="7cd0a2e4-f300-47b4-9e62-47e720d2debb" xmlns:ns3="f2a4cf12-9b78-416c-99ba-8a93f354c4ba" targetNamespace="http://schemas.microsoft.com/office/2006/metadata/properties" ma:root="true" ma:fieldsID="769214f7f080ba79a2cbbf8ffe888757" ns2:_="" ns3:_="">
    <xsd:import namespace="7cd0a2e4-f300-47b4-9e62-47e720d2debb"/>
    <xsd:import namespace="f2a4cf12-9b78-416c-99ba-8a93f354c4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0a2e4-f300-47b4-9e62-47e720d2de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d417cb3-2750-492f-8db0-46aaf8d22b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a4cf12-9b78-416c-99ba-8a93f354c4b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1b0ad13-fb68-45cb-827a-57ecef1ebaf8}" ma:internalName="TaxCatchAll" ma:showField="CatchAllData" ma:web="f2a4cf12-9b78-416c-99ba-8a93f354c4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a4cf12-9b78-416c-99ba-8a93f354c4ba" xsi:nil="true"/>
    <lcf76f155ced4ddcb4097134ff3c332f xmlns="7cd0a2e4-f300-47b4-9e62-47e720d2deb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36761E-4EE7-492D-B72F-A0ED28BF0CA1}"/>
</file>

<file path=customXml/itemProps2.xml><?xml version="1.0" encoding="utf-8"?>
<ds:datastoreItem xmlns:ds="http://schemas.openxmlformats.org/officeDocument/2006/customXml" ds:itemID="{9AFFC409-A65C-4282-9CA5-896CCA5C1E76}">
  <ds:schemaRefs>
    <ds:schemaRef ds:uri="http://schemas.microsoft.com/office/2006/metadata/properties"/>
    <ds:schemaRef ds:uri="http://schemas.microsoft.com/office/infopath/2007/PartnerControls"/>
    <ds:schemaRef ds:uri="f2a4cf12-9b78-416c-99ba-8a93f354c4ba"/>
    <ds:schemaRef ds:uri="7cd0a2e4-f300-47b4-9e62-47e720d2debb"/>
  </ds:schemaRefs>
</ds:datastoreItem>
</file>

<file path=customXml/itemProps3.xml><?xml version="1.0" encoding="utf-8"?>
<ds:datastoreItem xmlns:ds="http://schemas.openxmlformats.org/officeDocument/2006/customXml" ds:itemID="{3DDAC7B2-2937-4036-9845-BD0D90E9A8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47_Agenda EC Meeting_20230926.dotx</Template>
  <TotalTime>7</TotalTime>
  <Pages>3</Pages>
  <Words>1081</Words>
  <Characters>5639</Characters>
  <Application>Microsoft Office Word</Application>
  <DocSecurity>0</DocSecurity>
  <Lines>148</Lines>
  <Paragraphs>103</Paragraphs>
  <ScaleCrop>false</ScaleCrop>
  <Company>University of Leeds</Company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CercleS President</dc:title>
  <dc:subject/>
  <dc:creator>Anne Chateau</dc:creator>
  <cp:keywords/>
  <cp:lastModifiedBy>Bester Zaan</cp:lastModifiedBy>
  <cp:revision>27</cp:revision>
  <cp:lastPrinted>2023-11-21T09:00:00Z</cp:lastPrinted>
  <dcterms:created xsi:type="dcterms:W3CDTF">2024-06-10T15:27:00Z</dcterms:created>
  <dcterms:modified xsi:type="dcterms:W3CDTF">2024-06-11T08:58:00Z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0x010100EE2C641D63AAEB479C875906D47D0865</vt:lpwstr>
  </property>
  <property fmtid="{D5CDD505-2E9C-101B-9397-08002B2CF9AE}" pid="3" name="MediaServiceImageTags">
    <vt:lpwstr/>
  </property>
  <property fmtid="{D5CDD505-2E9C-101B-9397-08002B2CF9AE}" pid="4" name="GrammarlyDocumentId">
    <vt:lpwstr>5e8ea626ab75265e39c207b6f7f0b5721d7631951ae4f2e1bb0fe1262672028d</vt:lpwstr>
  </property>
</Properties>
</file>